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DFB" w:rsidRPr="0066053F" w:rsidRDefault="00154DFB">
      <w:pPr>
        <w:spacing w:line="291" w:lineRule="exact"/>
        <w:ind w:left="140" w:right="156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color w:val="FF0000"/>
          <w:sz w:val="24"/>
          <w:szCs w:val="24"/>
          <w:lang w:eastAsia="zh-CN"/>
        </w:rPr>
        <w:t>此报告以本次大会最后审议通过并由新华社公布的文本为准。</w:t>
      </w:r>
    </w:p>
    <w:p w:rsidR="00154DFB" w:rsidRPr="0066053F" w:rsidRDefault="00154DFB">
      <w:pPr>
        <w:ind w:left="140"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color w:val="FF0000"/>
          <w:sz w:val="24"/>
          <w:szCs w:val="24"/>
        </w:rPr>
        <w:t>The official Chinese version of this report will be released by Xinhua News</w:t>
      </w:r>
      <w:r w:rsidRPr="0066053F">
        <w:rPr>
          <w:rFonts w:ascii="Times New Roman" w:hAnsi="Times New Roman"/>
          <w:color w:val="FF0000"/>
          <w:spacing w:val="-40"/>
          <w:sz w:val="24"/>
          <w:szCs w:val="24"/>
        </w:rPr>
        <w:t xml:space="preserve"> </w:t>
      </w:r>
      <w:r w:rsidRPr="0066053F">
        <w:rPr>
          <w:rFonts w:ascii="Times New Roman" w:hAnsi="Times New Roman"/>
          <w:color w:val="FF0000"/>
          <w:sz w:val="24"/>
          <w:szCs w:val="24"/>
        </w:rPr>
        <w:t>Agency.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spacing w:before="134"/>
        <w:ind w:left="258" w:right="257"/>
        <w:jc w:val="center"/>
        <w:rPr>
          <w:rFonts w:ascii="Times New Roman" w:eastAsia="微软雅黑" w:hAnsi="Times New Roman"/>
          <w:sz w:val="24"/>
          <w:szCs w:val="24"/>
        </w:rPr>
      </w:pPr>
      <w:r w:rsidRPr="0066053F">
        <w:rPr>
          <w:rFonts w:ascii="Times New Roman" w:eastAsia="微软雅黑" w:hAnsi="微软雅黑" w:hint="eastAsia"/>
          <w:b/>
          <w:bCs/>
          <w:sz w:val="24"/>
          <w:szCs w:val="24"/>
        </w:rPr>
        <w:t>政府工作报告</w:t>
      </w:r>
    </w:p>
    <w:p w:rsidR="00154DFB" w:rsidRPr="0066053F" w:rsidRDefault="00154DFB">
      <w:pPr>
        <w:spacing w:before="4"/>
        <w:rPr>
          <w:rFonts w:ascii="Times New Roman" w:eastAsia="微软雅黑" w:hAnsi="Times New Roman"/>
          <w:b/>
          <w:bCs/>
          <w:sz w:val="24"/>
          <w:szCs w:val="24"/>
        </w:rPr>
      </w:pPr>
    </w:p>
    <w:p w:rsidR="00154DFB" w:rsidRPr="0066053F" w:rsidRDefault="00154DFB">
      <w:pPr>
        <w:ind w:left="258" w:right="258"/>
        <w:jc w:val="center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b/>
          <w:sz w:val="24"/>
          <w:szCs w:val="24"/>
        </w:rPr>
        <w:t>Report on the Work of the</w:t>
      </w:r>
      <w:r w:rsidRPr="0066053F">
        <w:rPr>
          <w:rFonts w:ascii="Times New Roman" w:hAnsi="Times New Roman"/>
          <w:b/>
          <w:spacing w:val="-18"/>
          <w:sz w:val="24"/>
          <w:szCs w:val="24"/>
        </w:rPr>
        <w:t xml:space="preserve"> </w:t>
      </w:r>
      <w:r w:rsidRPr="0066053F">
        <w:rPr>
          <w:rFonts w:ascii="Times New Roman" w:hAnsi="Times New Roman"/>
          <w:b/>
          <w:sz w:val="24"/>
          <w:szCs w:val="24"/>
        </w:rPr>
        <w:t>Government</w:t>
      </w:r>
    </w:p>
    <w:p w:rsidR="00154DFB" w:rsidRPr="0066053F" w:rsidRDefault="00154DFB">
      <w:pPr>
        <w:spacing w:before="3"/>
        <w:rPr>
          <w:rFonts w:ascii="Times New Roman" w:hAnsi="Times New Roman"/>
          <w:b/>
          <w:bCs/>
          <w:sz w:val="24"/>
          <w:szCs w:val="24"/>
        </w:rPr>
      </w:pPr>
    </w:p>
    <w:p w:rsidR="00154DFB" w:rsidRPr="0066053F" w:rsidRDefault="00154DFB">
      <w:pPr>
        <w:ind w:left="258" w:right="255"/>
        <w:jc w:val="center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Times New Roman"/>
          <w:b/>
          <w:bCs/>
          <w:sz w:val="24"/>
          <w:szCs w:val="24"/>
          <w:lang w:eastAsia="zh-CN"/>
        </w:rPr>
        <w:t>——</w:t>
      </w:r>
      <w:r w:rsidRPr="0066053F">
        <w:rPr>
          <w:rFonts w:ascii="Times New Roman" w:eastAsia="微软雅黑" w:hAnsi="Times New Roman"/>
          <w:b/>
          <w:bCs/>
          <w:spacing w:val="-3"/>
          <w:sz w:val="24"/>
          <w:szCs w:val="24"/>
          <w:lang w:eastAsia="zh-CN"/>
        </w:rPr>
        <w:t xml:space="preserve">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5"/>
          <w:attr w:name="Month" w:val="3"/>
          <w:attr w:name="Year" w:val="2017"/>
        </w:smartTagPr>
        <w:r w:rsidRPr="0066053F">
          <w:rPr>
            <w:rFonts w:ascii="Times New Roman" w:hAnsi="Times New Roman"/>
            <w:b/>
            <w:bCs/>
            <w:sz w:val="24"/>
            <w:szCs w:val="24"/>
            <w:lang w:eastAsia="zh-CN"/>
          </w:rPr>
          <w:t>2017</w:t>
        </w:r>
        <w:r w:rsidRPr="0066053F">
          <w:rPr>
            <w:rFonts w:ascii="Times New Roman" w:hAnsi="Times New Roman"/>
            <w:b/>
            <w:bCs/>
            <w:spacing w:val="-11"/>
            <w:sz w:val="24"/>
            <w:szCs w:val="24"/>
            <w:lang w:eastAsia="zh-CN"/>
          </w:rPr>
          <w:t xml:space="preserve"> </w:t>
        </w:r>
        <w:r w:rsidRPr="0066053F">
          <w:rPr>
            <w:rFonts w:ascii="Times New Roman" w:eastAsia="微软雅黑" w:hAnsi="微软雅黑" w:hint="eastAsia"/>
            <w:b/>
            <w:bCs/>
            <w:sz w:val="24"/>
            <w:szCs w:val="24"/>
            <w:lang w:eastAsia="zh-CN"/>
          </w:rPr>
          <w:t>年</w:t>
        </w:r>
        <w:r w:rsidRPr="0066053F">
          <w:rPr>
            <w:rFonts w:ascii="Times New Roman" w:eastAsia="微软雅黑" w:hAnsi="Times New Roman"/>
            <w:b/>
            <w:bCs/>
            <w:spacing w:val="-12"/>
            <w:sz w:val="24"/>
            <w:szCs w:val="24"/>
            <w:lang w:eastAsia="zh-CN"/>
          </w:rPr>
          <w:t xml:space="preserve"> </w:t>
        </w:r>
        <w:r w:rsidRPr="0066053F">
          <w:rPr>
            <w:rFonts w:ascii="Times New Roman" w:hAnsi="Times New Roman"/>
            <w:b/>
            <w:bCs/>
            <w:sz w:val="24"/>
            <w:szCs w:val="24"/>
            <w:lang w:eastAsia="zh-CN"/>
          </w:rPr>
          <w:t>3</w:t>
        </w:r>
        <w:r w:rsidRPr="0066053F">
          <w:rPr>
            <w:rFonts w:ascii="Times New Roman" w:hAnsi="Times New Roman"/>
            <w:b/>
            <w:bCs/>
            <w:spacing w:val="-12"/>
            <w:sz w:val="24"/>
            <w:szCs w:val="24"/>
            <w:lang w:eastAsia="zh-CN"/>
          </w:rPr>
          <w:t xml:space="preserve"> </w:t>
        </w:r>
      </w:smartTag>
      <w:r w:rsidRPr="0066053F">
        <w:rPr>
          <w:rFonts w:ascii="Times New Roman" w:eastAsia="微软雅黑" w:hAnsi="微软雅黑" w:hint="eastAsia"/>
          <w:b/>
          <w:bCs/>
          <w:sz w:val="24"/>
          <w:szCs w:val="24"/>
          <w:lang w:eastAsia="zh-CN"/>
        </w:rPr>
        <w:t>月</w:t>
      </w:r>
      <w:r w:rsidRPr="0066053F">
        <w:rPr>
          <w:rFonts w:ascii="Times New Roman" w:eastAsia="微软雅黑" w:hAnsi="Times New Roman"/>
          <w:b/>
          <w:bCs/>
          <w:spacing w:val="-12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b/>
          <w:bCs/>
          <w:sz w:val="24"/>
          <w:szCs w:val="24"/>
          <w:lang w:eastAsia="zh-CN"/>
        </w:rPr>
        <w:t>5</w:t>
      </w:r>
      <w:r w:rsidRPr="0066053F">
        <w:rPr>
          <w:rFonts w:ascii="Times New Roman" w:hAnsi="Times New Roman"/>
          <w:b/>
          <w:bCs/>
          <w:spacing w:val="-10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b/>
          <w:bCs/>
          <w:sz w:val="24"/>
          <w:szCs w:val="24"/>
          <w:lang w:eastAsia="zh-CN"/>
        </w:rPr>
        <w:t>日在第十二届全国人民代表大会第五次会议上</w:t>
      </w:r>
    </w:p>
    <w:p w:rsidR="00154DFB" w:rsidRPr="0066053F" w:rsidRDefault="00154DFB">
      <w:pPr>
        <w:spacing w:before="196" w:line="268" w:lineRule="auto"/>
        <w:ind w:left="258" w:right="260"/>
        <w:jc w:val="center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eastAsia="微软雅黑" w:hAnsi="Times New Roman"/>
          <w:b/>
          <w:bCs/>
          <w:sz w:val="24"/>
          <w:szCs w:val="24"/>
        </w:rPr>
        <w:t xml:space="preserve">– </w:t>
      </w:r>
      <w:r w:rsidRPr="0066053F">
        <w:rPr>
          <w:rFonts w:ascii="Times New Roman" w:hAnsi="Times New Roman"/>
          <w:b/>
          <w:bCs/>
          <w:sz w:val="24"/>
          <w:szCs w:val="24"/>
        </w:rPr>
        <w:t>Delivered at the Fifth Session of the 12th National People’s Congress</w:t>
      </w:r>
      <w:r w:rsidRPr="0066053F">
        <w:rPr>
          <w:rFonts w:ascii="Times New Roman" w:hAnsi="Times New Roman"/>
          <w:b/>
          <w:bCs/>
          <w:spacing w:val="-21"/>
          <w:sz w:val="24"/>
          <w:szCs w:val="24"/>
        </w:rPr>
        <w:t xml:space="preserve"> </w:t>
      </w:r>
      <w:r w:rsidRPr="0066053F">
        <w:rPr>
          <w:rFonts w:ascii="Times New Roman" w:hAnsi="Times New Roman"/>
          <w:b/>
          <w:bCs/>
          <w:sz w:val="24"/>
          <w:szCs w:val="24"/>
        </w:rPr>
        <w:t xml:space="preserve">of the People’s Republic of </w:t>
      </w:r>
      <w:smartTag w:uri="urn:schemas-microsoft-com:office:smarttags" w:element="country-region">
        <w:smartTag w:uri="urn:schemas-microsoft-com:office:smarttags" w:element="place">
          <w:r w:rsidRPr="0066053F">
            <w:rPr>
              <w:rFonts w:ascii="Times New Roman" w:hAnsi="Times New Roman"/>
              <w:b/>
              <w:bCs/>
              <w:sz w:val="24"/>
              <w:szCs w:val="24"/>
            </w:rPr>
            <w:t>China</w:t>
          </w:r>
        </w:smartTag>
      </w:smartTag>
      <w:r w:rsidRPr="0066053F">
        <w:rPr>
          <w:rFonts w:ascii="Times New Roman" w:hAnsi="Times New Roman"/>
          <w:b/>
          <w:bCs/>
          <w:sz w:val="24"/>
          <w:szCs w:val="24"/>
        </w:rPr>
        <w:t xml:space="preserve"> on March 5,</w:t>
      </w:r>
      <w:r w:rsidRPr="0066053F">
        <w:rPr>
          <w:rFonts w:ascii="Times New Roman" w:hAnsi="Times New Roman"/>
          <w:b/>
          <w:bCs/>
          <w:spacing w:val="-11"/>
          <w:sz w:val="24"/>
          <w:szCs w:val="24"/>
        </w:rPr>
        <w:t xml:space="preserve"> </w:t>
      </w:r>
      <w:r w:rsidRPr="0066053F">
        <w:rPr>
          <w:rFonts w:ascii="Times New Roman" w:hAnsi="Times New Roman"/>
          <w:b/>
          <w:bCs/>
          <w:sz w:val="24"/>
          <w:szCs w:val="24"/>
        </w:rPr>
        <w:t>2017</w:t>
      </w:r>
    </w:p>
    <w:p w:rsidR="00154DFB" w:rsidRPr="0066053F" w:rsidRDefault="00154DFB">
      <w:pPr>
        <w:spacing w:before="7"/>
        <w:rPr>
          <w:rFonts w:ascii="Times New Roman" w:hAnsi="Times New Roman"/>
          <w:b/>
          <w:bCs/>
          <w:sz w:val="24"/>
          <w:szCs w:val="24"/>
        </w:rPr>
      </w:pPr>
    </w:p>
    <w:p w:rsidR="00154DFB" w:rsidRPr="0066053F" w:rsidRDefault="00154DFB">
      <w:pPr>
        <w:tabs>
          <w:tab w:val="left" w:pos="1326"/>
        </w:tabs>
        <w:ind w:left="4"/>
        <w:jc w:val="center"/>
        <w:rPr>
          <w:rFonts w:ascii="Times New Roman" w:eastAsia="微软雅黑" w:hAnsi="Times New Roman"/>
          <w:sz w:val="24"/>
          <w:szCs w:val="24"/>
        </w:rPr>
      </w:pPr>
      <w:r w:rsidRPr="0066053F">
        <w:rPr>
          <w:rFonts w:ascii="Times New Roman" w:eastAsia="微软雅黑" w:hAnsi="微软雅黑" w:hint="eastAsia"/>
          <w:b/>
          <w:bCs/>
          <w:spacing w:val="-1"/>
          <w:sz w:val="24"/>
          <w:szCs w:val="24"/>
        </w:rPr>
        <w:t>国务院总理</w:t>
      </w:r>
      <w:r w:rsidRPr="0066053F">
        <w:rPr>
          <w:rFonts w:ascii="Times New Roman" w:eastAsia="微软雅黑" w:hAnsi="Times New Roman"/>
          <w:b/>
          <w:bCs/>
          <w:spacing w:val="-1"/>
          <w:sz w:val="24"/>
          <w:szCs w:val="24"/>
        </w:rPr>
        <w:tab/>
      </w:r>
      <w:r w:rsidRPr="0066053F">
        <w:rPr>
          <w:rFonts w:ascii="Times New Roman" w:eastAsia="微软雅黑" w:hAnsi="微软雅黑" w:hint="eastAsia"/>
          <w:b/>
          <w:bCs/>
          <w:spacing w:val="-1"/>
          <w:sz w:val="24"/>
          <w:szCs w:val="24"/>
        </w:rPr>
        <w:t>李克强</w:t>
      </w:r>
    </w:p>
    <w:p w:rsidR="00154DFB" w:rsidRPr="0066053F" w:rsidRDefault="00154DFB">
      <w:pPr>
        <w:spacing w:before="1"/>
        <w:rPr>
          <w:rFonts w:ascii="Times New Roman" w:eastAsia="微软雅黑" w:hAnsi="Times New Roman"/>
          <w:b/>
          <w:bCs/>
          <w:sz w:val="24"/>
          <w:szCs w:val="24"/>
        </w:rPr>
      </w:pPr>
    </w:p>
    <w:p w:rsidR="00154DFB" w:rsidRPr="0066053F" w:rsidRDefault="00154DFB">
      <w:pPr>
        <w:ind w:left="140" w:right="156" w:firstLine="1951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b/>
          <w:sz w:val="24"/>
          <w:szCs w:val="24"/>
        </w:rPr>
        <w:t>Li Keqiang, Premier of the State</w:t>
      </w:r>
      <w:r w:rsidRPr="0066053F">
        <w:rPr>
          <w:rFonts w:ascii="Times New Roman" w:hAnsi="Times New Roman"/>
          <w:b/>
          <w:spacing w:val="-14"/>
          <w:sz w:val="24"/>
          <w:szCs w:val="24"/>
        </w:rPr>
        <w:t xml:space="preserve"> </w:t>
      </w:r>
      <w:r w:rsidRPr="0066053F">
        <w:rPr>
          <w:rFonts w:ascii="Times New Roman" w:hAnsi="Times New Roman"/>
          <w:b/>
          <w:sz w:val="24"/>
          <w:szCs w:val="24"/>
        </w:rPr>
        <w:t>Council</w:t>
      </w:r>
    </w:p>
    <w:p w:rsidR="00154DFB" w:rsidRPr="0066053F" w:rsidRDefault="00154DFB">
      <w:pPr>
        <w:spacing w:before="5"/>
        <w:rPr>
          <w:rFonts w:ascii="Times New Roman" w:hAnsi="Times New Roman"/>
          <w:b/>
          <w:bCs/>
          <w:sz w:val="24"/>
          <w:szCs w:val="24"/>
        </w:rPr>
      </w:pPr>
    </w:p>
    <w:p w:rsidR="00154DFB" w:rsidRPr="0066053F" w:rsidRDefault="00154DFB">
      <w:pPr>
        <w:pStyle w:val="BodyText"/>
        <w:ind w:right="156"/>
        <w:rPr>
          <w:rFonts w:ascii="Times New Roman" w:eastAsia="微软雅黑" w:hAnsi="Times New Roman"/>
          <w:sz w:val="24"/>
          <w:szCs w:val="24"/>
        </w:rPr>
      </w:pPr>
      <w:r w:rsidRPr="0066053F">
        <w:rPr>
          <w:rFonts w:ascii="Times New Roman" w:eastAsia="微软雅黑" w:hAnsi="微软雅黑" w:hint="eastAsia"/>
          <w:sz w:val="24"/>
          <w:szCs w:val="24"/>
        </w:rPr>
        <w:t>各位代表：</w:t>
      </w:r>
    </w:p>
    <w:p w:rsidR="00154DFB" w:rsidRPr="0066053F" w:rsidRDefault="00154DFB">
      <w:pPr>
        <w:spacing w:before="1"/>
        <w:rPr>
          <w:rFonts w:ascii="Times New Roman" w:eastAsia="微软雅黑" w:hAnsi="Times New Roman"/>
          <w:sz w:val="24"/>
          <w:szCs w:val="24"/>
        </w:rPr>
      </w:pPr>
    </w:p>
    <w:p w:rsidR="00154DFB" w:rsidRPr="0066053F" w:rsidRDefault="00154DFB">
      <w:pPr>
        <w:pStyle w:val="BodyText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Esteemed</w:t>
      </w:r>
      <w:r w:rsidRPr="0066053F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Deputies,</w:t>
      </w:r>
    </w:p>
    <w:p w:rsidR="00154DFB" w:rsidRPr="0066053F" w:rsidRDefault="00154DFB">
      <w:pPr>
        <w:spacing w:before="3"/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line="376" w:lineRule="exact"/>
        <w:ind w:right="156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现在，我代表国务院，向大会报告政府工作，请予审议，并请全国政协各位委员提出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意见。</w:t>
      </w:r>
    </w:p>
    <w:p w:rsidR="00154DFB" w:rsidRPr="0066053F" w:rsidRDefault="00154DFB">
      <w:pPr>
        <w:spacing w:before="15"/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On behalf of the State Council, I will now report to you on the work of</w:t>
      </w:r>
      <w:r w:rsidRPr="0066053F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government and ask for your deliberation and approval. I also wish to</w:t>
      </w:r>
      <w:r w:rsidRPr="0066053F"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have comments on my report from the members of the National Committee of the</w:t>
      </w:r>
      <w:r w:rsidRPr="0066053F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Chinese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People’s Political Consultative Conference</w:t>
      </w:r>
      <w:r w:rsidRPr="0066053F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(CPPCC).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ind w:right="156"/>
        <w:rPr>
          <w:rFonts w:ascii="Times New Roman" w:eastAsia="微软雅黑" w:hAnsi="Times New Roman"/>
          <w:sz w:val="24"/>
          <w:szCs w:val="24"/>
        </w:rPr>
      </w:pPr>
      <w:r w:rsidRPr="0066053F">
        <w:rPr>
          <w:rFonts w:ascii="Times New Roman" w:eastAsia="微软雅黑" w:hAnsi="微软雅黑" w:hint="eastAsia"/>
          <w:sz w:val="24"/>
          <w:szCs w:val="24"/>
        </w:rPr>
        <w:t>一、</w:t>
      </w:r>
      <w:r w:rsidRPr="0066053F">
        <w:rPr>
          <w:rFonts w:ascii="Times New Roman" w:hAnsi="Times New Roman"/>
          <w:sz w:val="24"/>
          <w:szCs w:val="24"/>
        </w:rPr>
        <w:t>2016</w:t>
      </w:r>
      <w:r w:rsidRPr="0066053F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</w:rPr>
        <w:t>年工作回顾</w:t>
      </w:r>
    </w:p>
    <w:p w:rsidR="00154DFB" w:rsidRPr="0066053F" w:rsidRDefault="00154DFB">
      <w:pPr>
        <w:rPr>
          <w:rFonts w:ascii="Times New Roman" w:eastAsia="微软雅黑" w:hAnsi="Times New Roman"/>
          <w:sz w:val="24"/>
          <w:szCs w:val="24"/>
        </w:rPr>
      </w:pPr>
    </w:p>
    <w:p w:rsidR="00154DFB" w:rsidRPr="005B0244" w:rsidRDefault="00154DFB" w:rsidP="005B0244">
      <w:pPr>
        <w:pStyle w:val="BodyText"/>
        <w:ind w:right="156"/>
        <w:rPr>
          <w:rFonts w:ascii="Times New Roman" w:hAnsi="Times New Roman"/>
          <w:sz w:val="24"/>
          <w:szCs w:val="24"/>
          <w:lang w:eastAsia="zh-CN"/>
        </w:rPr>
      </w:pPr>
      <w:r w:rsidRPr="005B0244">
        <w:rPr>
          <w:rFonts w:ascii="Times New Roman" w:hAnsi="Times New Roman"/>
          <w:sz w:val="24"/>
          <w:szCs w:val="24"/>
        </w:rPr>
        <w:t>Let me begin with a review of our work in</w:t>
      </w:r>
      <w:r w:rsidRPr="005B0244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5B0244">
        <w:rPr>
          <w:rFonts w:ascii="Times New Roman" w:hAnsi="Times New Roman"/>
          <w:sz w:val="24"/>
          <w:szCs w:val="24"/>
        </w:rPr>
        <w:t>2016.</w:t>
      </w:r>
    </w:p>
    <w:p w:rsidR="00154DFB" w:rsidRDefault="00154DFB" w:rsidP="005B0244">
      <w:pPr>
        <w:pStyle w:val="BodyText"/>
        <w:ind w:right="156"/>
        <w:rPr>
          <w:lang w:eastAsia="zh-CN"/>
        </w:rPr>
      </w:pPr>
    </w:p>
    <w:p w:rsidR="00154DFB" w:rsidRPr="0066053F" w:rsidRDefault="00154DFB" w:rsidP="005B0244">
      <w:pPr>
        <w:pStyle w:val="BodyText"/>
        <w:ind w:right="156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过去一年，我国发展面临国内外诸多矛盾叠加、风险隐患交汇的严峻挑战。在以习近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平同志为核心的党中央坚强领导下，全国各族人民迎难而上，砥砺前行，推动经济社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会持续健康发展。党的十八届六中全会正式明确习近平总书记的核心地位，体现了党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和人民的根本利益，对保证党和国家兴旺发达、长治久安，具有十分重大而深远的意</w:t>
      </w:r>
      <w:r w:rsidRPr="0066053F">
        <w:rPr>
          <w:rFonts w:ascii="Times New Roman" w:eastAsia="微软雅黑" w:hAnsi="Times New Roman"/>
          <w:spacing w:val="-36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义。各地区、各部门不断增强政治意识、大局意识、核心意识、看齐意识，推动全面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建成小康社会取得新的重要进展，全面深化改革迈出重大步伐，全面依法治国深入实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施，全面从严治党纵深推进，全年经济社会发展主要目标任务圆满完成，</w:t>
      </w:r>
      <w:r w:rsidRPr="0066053F">
        <w:rPr>
          <w:rFonts w:ascii="Times New Roman" w:eastAsia="微软雅黑" w:hAnsi="Times New Roman"/>
          <w:spacing w:val="-1"/>
          <w:sz w:val="24"/>
          <w:szCs w:val="24"/>
          <w:lang w:eastAsia="zh-CN"/>
        </w:rPr>
        <w:t>“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十三五</w:t>
      </w:r>
      <w:r w:rsidRPr="0066053F">
        <w:rPr>
          <w:rFonts w:ascii="Times New Roman" w:eastAsia="微软雅黑" w:hAnsi="Times New Roman"/>
          <w:spacing w:val="-1"/>
          <w:sz w:val="24"/>
          <w:szCs w:val="24"/>
          <w:lang w:eastAsia="zh-CN"/>
        </w:rPr>
        <w:t>”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实现了良好开局。</w:t>
      </w:r>
    </w:p>
    <w:p w:rsidR="00154DFB" w:rsidRPr="0066053F" w:rsidRDefault="00154DFB">
      <w:pPr>
        <w:spacing w:before="2"/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 xml:space="preserve">In the past year, </w:t>
      </w:r>
      <w:smartTag w:uri="urn:schemas-microsoft-com:office:smarttags" w:element="country-region">
        <w:smartTag w:uri="urn:schemas-microsoft-com:office:smarttags" w:element="place">
          <w:r w:rsidRPr="0066053F">
            <w:rPr>
              <w:rFonts w:ascii="Times New Roman" w:hAnsi="Times New Roman"/>
              <w:sz w:val="24"/>
              <w:szCs w:val="24"/>
            </w:rPr>
            <w:t>China</w:t>
          </w:r>
        </w:smartTag>
      </w:smartTag>
      <w:r w:rsidRPr="0066053F">
        <w:rPr>
          <w:rFonts w:ascii="Times New Roman" w:hAnsi="Times New Roman"/>
          <w:sz w:val="24"/>
          <w:szCs w:val="24"/>
        </w:rPr>
        <w:t>’s development has faced grave challenges posed by a</w:t>
      </w:r>
      <w:r w:rsidRPr="0066053F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great many problems and interwoven risks and dangers both at home and</w:t>
      </w:r>
      <w:r w:rsidRPr="0066053F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abroad.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However, under the strong leadership of the Central Committee of the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Communist Party of China with Comrade Xi Jinping at its core, we the Chinese people have</w:t>
      </w:r>
      <w:r w:rsidRPr="0066053F">
        <w:rPr>
          <w:rFonts w:ascii="Times New Roman" w:hAnsi="Times New Roman"/>
          <w:spacing w:val="-2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risen to the challenge and worked hard to press ahead, driving forward sustained,</w:t>
      </w:r>
      <w:r w:rsidRPr="0066053F">
        <w:rPr>
          <w:rFonts w:ascii="Times New Roman" w:hAnsi="Times New Roman"/>
          <w:spacing w:val="-3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healthy economic and social</w:t>
      </w:r>
      <w:r w:rsidRPr="0066053F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development.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At the Sixth Plenary Session of the 18th Party Central Committee, the core</w:t>
      </w:r>
      <w:r w:rsidRPr="0066053F">
        <w:rPr>
          <w:rFonts w:ascii="Times New Roman" w:hAnsi="Times New Roman"/>
          <w:spacing w:val="5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position  of General Secretary Xi Jinping was formally affirmed, which reflects the</w:t>
      </w:r>
      <w:r w:rsidRPr="0066053F">
        <w:rPr>
          <w:rFonts w:ascii="Times New Roman" w:hAnsi="Times New Roman"/>
          <w:spacing w:val="-3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fundamental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interests of the Party and the Chinese people, and is of crucial and</w:t>
      </w:r>
      <w:r w:rsidRPr="0066053F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far-reaching significance for ensuring the flourishing and long-term stability of the Party and</w:t>
      </w:r>
      <w:r w:rsidRPr="0066053F">
        <w:rPr>
          <w:rFonts w:ascii="Times New Roman" w:hAnsi="Times New Roman"/>
          <w:spacing w:val="-3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country. All regions and all government departments have steadily</w:t>
      </w:r>
      <w:r w:rsidRPr="0066053F">
        <w:rPr>
          <w:rFonts w:ascii="Times New Roman" w:hAnsi="Times New Roman"/>
          <w:spacing w:val="6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strengthened  their consciousness of the need to maintain political integrity, think in</w:t>
      </w:r>
      <w:r w:rsidRPr="0066053F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big-picture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terms, uphold the leadership core, and keep in alignment. Pushing ahead with</w:t>
      </w:r>
      <w:r w:rsidRPr="0066053F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all- around efforts, we have achieved major progress in finishing building a</w:t>
      </w:r>
      <w:r w:rsidRPr="0066053F">
        <w:rPr>
          <w:rFonts w:ascii="Times New Roman" w:hAnsi="Times New Roman"/>
          <w:spacing w:val="-2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moderately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prosperous society in all respects, made important strides in deepening</w:t>
      </w:r>
      <w:r w:rsidRPr="0066053F"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reform, continued to exercise law-based governance, and made further progress in</w:t>
      </w:r>
      <w:r w:rsidRPr="0066053F">
        <w:rPr>
          <w:rFonts w:ascii="Times New Roman" w:hAnsi="Times New Roman"/>
          <w:spacing w:val="-2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practicing strict Party self-governance; and we have accomplished the year’s main tasks</w:t>
      </w:r>
      <w:r w:rsidRPr="0066053F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targets for economic and social development, and got the 13th Five-Year Plan off</w:t>
      </w:r>
      <w:r w:rsidRPr="0066053F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to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 great</w:t>
      </w:r>
      <w:r w:rsidRPr="0066053F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start.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Default="00154DFB">
      <w:pPr>
        <w:pStyle w:val="BodyText"/>
        <w:spacing w:line="237" w:lineRule="auto"/>
        <w:ind w:right="258"/>
        <w:jc w:val="both"/>
        <w:rPr>
          <w:rFonts w:ascii="Times New Roman" w:eastAsia="微软雅黑" w:hAnsi="微软雅黑"/>
          <w:sz w:val="24"/>
          <w:szCs w:val="24"/>
          <w:lang w:eastAsia="zh-CN"/>
        </w:rPr>
      </w:pP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>——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经济运行缓中趋稳、稳中向好。国内生产总值达到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 xml:space="preserve">74.4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万亿元，增长</w:t>
      </w:r>
      <w:r w:rsidRPr="0066053F">
        <w:rPr>
          <w:rFonts w:ascii="Times New Roman" w:eastAsia="微软雅黑" w:hAnsi="Times New Roman"/>
          <w:spacing w:val="-46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6.7%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，名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列世界前茅，对全球经济增长的贡献率超过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30%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。居民消费价格上涨</w:t>
      </w:r>
      <w:r w:rsidRPr="0066053F">
        <w:rPr>
          <w:rFonts w:ascii="Times New Roman" w:eastAsia="微软雅黑" w:hAnsi="Times New Roman"/>
          <w:spacing w:val="-25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2%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。工业企业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利润由上年下降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2.3%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转为增长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8.5%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，单位国内生产总值能耗下降</w:t>
      </w:r>
      <w:r w:rsidRPr="0066053F">
        <w:rPr>
          <w:rFonts w:ascii="Times New Roman" w:eastAsia="微软雅黑" w:hAnsi="Times New Roman"/>
          <w:spacing w:val="-33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5%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，经济发展的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质量和效益明显提高。</w:t>
      </w:r>
    </w:p>
    <w:p w:rsidR="00154DFB" w:rsidRPr="0066053F" w:rsidRDefault="00154DFB">
      <w:pPr>
        <w:pStyle w:val="BodyText"/>
        <w:spacing w:line="237" w:lineRule="auto"/>
        <w:ind w:right="258"/>
        <w:jc w:val="both"/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ListParagraph"/>
        <w:numPr>
          <w:ilvl w:val="0"/>
          <w:numId w:val="2"/>
        </w:numPr>
        <w:tabs>
          <w:tab w:val="left" w:pos="307"/>
        </w:tabs>
        <w:spacing w:before="25" w:line="322" w:lineRule="exact"/>
        <w:ind w:right="1286" w:firstLine="0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The economy has registered a slower but stable performance with</w:t>
      </w:r>
      <w:r w:rsidRPr="0066053F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good momentum for</w:t>
      </w:r>
      <w:r w:rsidRPr="0066053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growth.</w:t>
      </w:r>
    </w:p>
    <w:p w:rsidR="00154DFB" w:rsidRPr="0066053F" w:rsidRDefault="00154DFB">
      <w:pPr>
        <w:spacing w:before="7"/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GDP reached 74.4 trillion yuan, representing 6.7-percent growth, and seeing</w:t>
      </w:r>
      <w:r w:rsidRPr="0066053F">
        <w:rPr>
          <w:rFonts w:ascii="Times New Roman" w:hAnsi="Times New Roman"/>
          <w:spacing w:val="-21"/>
          <w:sz w:val="24"/>
          <w:szCs w:val="24"/>
        </w:rPr>
        <w:t xml:space="preserve"> </w:t>
      </w:r>
      <w:smartTag w:uri="urn:schemas-microsoft-com:office:smarttags" w:element="country-region">
        <w:smartTag w:uri="urn:schemas-microsoft-com:office:smarttags" w:element="place">
          <w:r w:rsidRPr="0066053F">
            <w:rPr>
              <w:rFonts w:ascii="Times New Roman" w:hAnsi="Times New Roman"/>
              <w:sz w:val="24"/>
              <w:szCs w:val="24"/>
            </w:rPr>
            <w:t>China</w:t>
          </w:r>
        </w:smartTag>
      </w:smartTag>
      <w:r w:rsidRPr="0066053F">
        <w:rPr>
          <w:rFonts w:ascii="Times New Roman" w:hAnsi="Times New Roman"/>
          <w:sz w:val="24"/>
          <w:szCs w:val="24"/>
        </w:rPr>
        <w:t xml:space="preserve"> outpace most other economies. </w:t>
      </w:r>
      <w:smartTag w:uri="urn:schemas-microsoft-com:office:smarttags" w:element="country-region">
        <w:smartTag w:uri="urn:schemas-microsoft-com:office:smarttags" w:element="place">
          <w:r w:rsidRPr="0066053F">
            <w:rPr>
              <w:rFonts w:ascii="Times New Roman" w:hAnsi="Times New Roman"/>
              <w:sz w:val="24"/>
              <w:szCs w:val="24"/>
            </w:rPr>
            <w:t>China</w:t>
          </w:r>
        </w:smartTag>
      </w:smartTag>
      <w:r w:rsidRPr="0066053F">
        <w:rPr>
          <w:rFonts w:ascii="Times New Roman" w:hAnsi="Times New Roman"/>
          <w:sz w:val="24"/>
          <w:szCs w:val="24"/>
        </w:rPr>
        <w:t xml:space="preserve"> contributed more than 30 percent of</w:t>
      </w:r>
      <w:r w:rsidRPr="0066053F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global growth. The CPI rose by 2 percent. With an 8.5-percent increase in profits,</w:t>
      </w:r>
      <w:r w:rsidRPr="0066053F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industrial enterprises reversed the previous year’s negative growth of 2.3 percent.</w:t>
      </w:r>
      <w:r w:rsidRPr="0066053F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Energy consumption per unit of GDP fell by 5 percent. Economic performance</w:t>
      </w:r>
      <w:r w:rsidRPr="0066053F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improved markedly in quality and</w:t>
      </w:r>
      <w:r w:rsidRPr="0066053F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returns.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line="376" w:lineRule="exact"/>
        <w:ind w:right="156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>——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就业增长超出预期。全年城镇新增就业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1314</w:t>
      </w:r>
      <w:r w:rsidRPr="0066053F">
        <w:rPr>
          <w:rFonts w:ascii="Times New Roman" w:hAnsi="Times New Roman"/>
          <w:spacing w:val="-33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万人。高校毕业生就业创业人数再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创新高。年末城镇登记失业率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4.02%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，为多年来最低。</w:t>
      </w:r>
      <w:r w:rsidRPr="0066053F">
        <w:rPr>
          <w:rFonts w:ascii="Times New Roman" w:hAnsi="Times New Roman"/>
          <w:sz w:val="24"/>
          <w:szCs w:val="24"/>
          <w:lang w:eastAsia="zh-CN"/>
        </w:rPr>
        <w:t>13</w:t>
      </w:r>
      <w:r w:rsidRPr="0066053F">
        <w:rPr>
          <w:rFonts w:ascii="Times New Roman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亿多人口的发展中大国，就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业比较充分，十分不易。</w:t>
      </w:r>
    </w:p>
    <w:p w:rsidR="00154DFB" w:rsidRPr="0066053F" w:rsidRDefault="00154DFB">
      <w:pPr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ListParagraph"/>
        <w:numPr>
          <w:ilvl w:val="0"/>
          <w:numId w:val="2"/>
        </w:numPr>
        <w:tabs>
          <w:tab w:val="left" w:pos="307"/>
        </w:tabs>
        <w:ind w:left="306"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Employment growth exceeded projections.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75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A total of 13.14 million new urban jobs were added over the course of the year.</w:t>
      </w:r>
      <w:r w:rsidRPr="0066053F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 number of college graduates finding employment or starting businesses</w:t>
      </w:r>
      <w:r w:rsidRPr="0066053F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reached another record high. The registered urban unemployment rate stood at 4.02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 xml:space="preserve">percent at year-end 2016, the lowest level in years. For </w:t>
      </w:r>
      <w:smartTag w:uri="urn:schemas-microsoft-com:office:smarttags" w:element="country-region">
        <w:smartTag w:uri="urn:schemas-microsoft-com:office:smarttags" w:element="place">
          <w:r w:rsidRPr="0066053F">
            <w:rPr>
              <w:rFonts w:ascii="Times New Roman" w:hAnsi="Times New Roman"/>
              <w:sz w:val="24"/>
              <w:szCs w:val="24"/>
            </w:rPr>
            <w:t>China</w:t>
          </w:r>
        </w:smartTag>
      </w:smartTag>
      <w:r w:rsidRPr="0066053F">
        <w:rPr>
          <w:rFonts w:ascii="Times New Roman" w:hAnsi="Times New Roman"/>
          <w:sz w:val="24"/>
          <w:szCs w:val="24"/>
        </w:rPr>
        <w:t>, a large developing</w:t>
      </w:r>
      <w:r w:rsidRPr="0066053F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country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with a population of over 1.3 billion, attaining this level of employment is no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easy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task.</w:t>
      </w:r>
    </w:p>
    <w:p w:rsidR="00154DFB" w:rsidRPr="0066053F" w:rsidRDefault="00154DFB">
      <w:pPr>
        <w:spacing w:before="3"/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line="376" w:lineRule="exact"/>
        <w:ind w:right="267"/>
        <w:jc w:val="both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Times New Roman"/>
          <w:spacing w:val="-1"/>
          <w:sz w:val="24"/>
          <w:szCs w:val="24"/>
          <w:lang w:eastAsia="zh-CN"/>
        </w:rPr>
        <w:t>——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改革开放深入推进。重要领域和关键环节改革取得突破性进展，供给侧结构性改</w:t>
      </w:r>
      <w:r w:rsidRPr="0066053F">
        <w:rPr>
          <w:rFonts w:ascii="Times New Roman" w:eastAsia="微软雅黑" w:hAnsi="Times New Roman"/>
          <w:spacing w:val="-34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革初见成效。对外开放推出新举措，</w:t>
      </w:r>
      <w:r w:rsidRPr="0066053F">
        <w:rPr>
          <w:rFonts w:ascii="Times New Roman" w:eastAsia="微软雅黑" w:hAnsi="Times New Roman"/>
          <w:spacing w:val="-1"/>
          <w:sz w:val="24"/>
          <w:szCs w:val="24"/>
          <w:lang w:eastAsia="zh-CN"/>
        </w:rPr>
        <w:t>“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一带一路</w:t>
      </w:r>
      <w:r w:rsidRPr="0066053F">
        <w:rPr>
          <w:rFonts w:ascii="Times New Roman" w:eastAsia="微软雅黑" w:hAnsi="Times New Roman"/>
          <w:spacing w:val="-1"/>
          <w:sz w:val="24"/>
          <w:szCs w:val="24"/>
          <w:lang w:eastAsia="zh-CN"/>
        </w:rPr>
        <w:t>”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建设进展快速，一批重大工程和国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际产能合作项目落地。</w:t>
      </w:r>
    </w:p>
    <w:p w:rsidR="00154DFB" w:rsidRPr="0066053F" w:rsidRDefault="00154DFB">
      <w:pPr>
        <w:spacing w:before="7"/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ListParagraph"/>
        <w:numPr>
          <w:ilvl w:val="0"/>
          <w:numId w:val="2"/>
        </w:numPr>
        <w:tabs>
          <w:tab w:val="left" w:pos="307"/>
        </w:tabs>
        <w:ind w:left="306"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Continued advances were made in reform and opening</w:t>
      </w:r>
      <w:r w:rsidRPr="0066053F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up.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76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Breakthroughs were made in reforms in major sectors and key links, and</w:t>
      </w:r>
      <w:r w:rsidRPr="0066053F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initial success was achieved in supply-side structural reform. New measures</w:t>
      </w:r>
      <w:r w:rsidRPr="0066053F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were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 xml:space="preserve">introduced for opening </w:t>
      </w:r>
      <w:smartTag w:uri="urn:schemas-microsoft-com:office:smarttags" w:element="country-region">
        <w:smartTag w:uri="urn:schemas-microsoft-com:office:smarttags" w:element="place">
          <w:r w:rsidRPr="0066053F">
            <w:rPr>
              <w:rFonts w:ascii="Times New Roman" w:hAnsi="Times New Roman"/>
              <w:sz w:val="24"/>
              <w:szCs w:val="24"/>
            </w:rPr>
            <w:t>China</w:t>
          </w:r>
        </w:smartTag>
      </w:smartTag>
      <w:r w:rsidRPr="0066053F">
        <w:rPr>
          <w:rFonts w:ascii="Times New Roman" w:hAnsi="Times New Roman"/>
          <w:sz w:val="24"/>
          <w:szCs w:val="24"/>
        </w:rPr>
        <w:t xml:space="preserve"> up, rapid progress was made in pursuing the Belt</w:t>
      </w:r>
      <w:r w:rsidRPr="0066053F">
        <w:rPr>
          <w:rFonts w:ascii="Times New Roman" w:hAnsi="Times New Roman"/>
          <w:spacing w:val="-2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Road Initiative, and a number of major projects and industrial-capacity</w:t>
      </w:r>
      <w:r w:rsidRPr="0066053F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cooperation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projects with other countries were</w:t>
      </w:r>
      <w:r w:rsidRPr="0066053F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launched.</w:t>
      </w:r>
    </w:p>
    <w:p w:rsidR="00154DFB" w:rsidRDefault="00154DFB" w:rsidP="0066053F">
      <w:pPr>
        <w:pStyle w:val="BodyText"/>
        <w:spacing w:line="334" w:lineRule="exact"/>
        <w:ind w:right="156"/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 w:rsidP="0066053F">
      <w:pPr>
        <w:pStyle w:val="BodyText"/>
        <w:spacing w:line="334" w:lineRule="exact"/>
        <w:ind w:right="156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>——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经济结构加快调整。消费在经济增长中发挥主要拉动作用。服务业增加值占国内生产总值比重上升到</w:t>
      </w:r>
      <w:r w:rsidRPr="0066053F">
        <w:rPr>
          <w:rFonts w:ascii="Times New Roman" w:eastAsia="微软雅黑" w:hAnsi="Times New Roman"/>
          <w:spacing w:val="-16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51.6%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。高技术产业、装备制造业较快增长。农业稳中调优，粮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食再获丰收。</w:t>
      </w:r>
    </w:p>
    <w:p w:rsidR="00154DFB" w:rsidRPr="0066053F" w:rsidRDefault="00154DFB">
      <w:pPr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ListParagraph"/>
        <w:numPr>
          <w:ilvl w:val="0"/>
          <w:numId w:val="2"/>
        </w:numPr>
        <w:tabs>
          <w:tab w:val="left" w:pos="307"/>
        </w:tabs>
        <w:ind w:left="306"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Economic structural adjustment was stepped</w:t>
      </w:r>
      <w:r w:rsidRPr="0066053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up.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77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Consumption was the main driver of economic growth. The value created by</w:t>
      </w:r>
      <w:r w:rsidRPr="0066053F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 service sector rose to 51.6 percent of GDP. High-tech industries and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equipment manufacturing grew rapidly. In agriculture, production was stable and</w:t>
      </w:r>
      <w:r w:rsidRPr="0066053F">
        <w:rPr>
          <w:rFonts w:ascii="Times New Roman" w:hAnsi="Times New Roman"/>
          <w:spacing w:val="-2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structural adjustments were made, and we had continued good grain</w:t>
      </w:r>
      <w:r w:rsidRPr="0066053F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harvests.</w:t>
      </w:r>
    </w:p>
    <w:p w:rsidR="00154DFB" w:rsidRPr="0066053F" w:rsidRDefault="00154DFB">
      <w:pPr>
        <w:spacing w:before="9"/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line="237" w:lineRule="auto"/>
        <w:ind w:right="267"/>
        <w:jc w:val="both"/>
        <w:rPr>
          <w:rFonts w:ascii="Times New Roman" w:eastAsia="微软雅黑" w:hAnsi="Times New Roman"/>
          <w:sz w:val="24"/>
          <w:szCs w:val="24"/>
        </w:rPr>
      </w:pPr>
      <w:r w:rsidRPr="0066053F">
        <w:rPr>
          <w:rFonts w:ascii="Times New Roman" w:eastAsia="微软雅黑" w:hAnsi="Times New Roman"/>
          <w:spacing w:val="-1"/>
          <w:sz w:val="24"/>
          <w:szCs w:val="24"/>
          <w:lang w:eastAsia="zh-CN"/>
        </w:rPr>
        <w:t>——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发展新动能不断增强。创新驱动发展战略深入实施。科技领域取得一批国际领先</w:t>
      </w:r>
      <w:r w:rsidRPr="0066053F">
        <w:rPr>
          <w:rFonts w:ascii="Times New Roman" w:eastAsia="微软雅黑" w:hAnsi="Times New Roman"/>
          <w:spacing w:val="-34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的重大成果。新兴产业蓬勃兴起，传统产业加快转型升级。大众创业、万众创新广泛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开展，全年新登记企业增长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24.5%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，平均每天新增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1.5</w:t>
      </w:r>
      <w:r w:rsidRPr="0066053F">
        <w:rPr>
          <w:rFonts w:ascii="Times New Roman" w:hAnsi="Times New Roman"/>
          <w:spacing w:val="-47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万户，加上个体工商户等，各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类市场主体每天新增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4.5</w:t>
      </w:r>
      <w:r w:rsidRPr="0066053F">
        <w:rPr>
          <w:rFonts w:ascii="Times New Roman" w:hAnsi="Times New Roman"/>
          <w:spacing w:val="-34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万户。</w:t>
      </w:r>
      <w:r w:rsidRPr="0066053F">
        <w:rPr>
          <w:rFonts w:ascii="Times New Roman" w:eastAsia="微软雅黑" w:hAnsi="微软雅黑" w:hint="eastAsia"/>
          <w:sz w:val="24"/>
          <w:szCs w:val="24"/>
        </w:rPr>
        <w:t>新动能正在撑起发展新天地。</w:t>
      </w:r>
    </w:p>
    <w:p w:rsidR="00154DFB" w:rsidRPr="0066053F" w:rsidRDefault="00154DFB">
      <w:pPr>
        <w:spacing w:before="6"/>
        <w:rPr>
          <w:rFonts w:ascii="Times New Roman" w:eastAsia="微软雅黑" w:hAnsi="Times New Roman"/>
          <w:sz w:val="24"/>
          <w:szCs w:val="24"/>
        </w:rPr>
      </w:pPr>
    </w:p>
    <w:p w:rsidR="00154DFB" w:rsidRPr="0066053F" w:rsidRDefault="00154DFB">
      <w:pPr>
        <w:pStyle w:val="ListParagraph"/>
        <w:numPr>
          <w:ilvl w:val="0"/>
          <w:numId w:val="2"/>
        </w:numPr>
        <w:tabs>
          <w:tab w:val="left" w:pos="307"/>
        </w:tabs>
        <w:ind w:left="306"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New drivers of growth gained</w:t>
      </w:r>
      <w:r w:rsidRPr="0066053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strength.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78"/>
        <w:ind w:right="198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Further progress was made in pursuing the innovation-driven development</w:t>
      </w:r>
      <w:r w:rsidRPr="0066053F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strategy, and a number of world-leading achievements were made in science and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technology. Emerging industries were thriving, and the transformation and upgrading</w:t>
      </w:r>
      <w:r w:rsidRPr="0066053F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of traditional industries accelerated. People were busy launching businesses or</w:t>
      </w:r>
      <w:r w:rsidRPr="0066053F">
        <w:rPr>
          <w:rFonts w:ascii="Times New Roman" w:hAnsi="Times New Roman"/>
          <w:spacing w:val="-3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making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innovations, with a 24.5-percent year-on-year increase in the number of</w:t>
      </w:r>
      <w:r w:rsidRPr="0066053F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new businesses registered-an average of 15,000 new businesses daily. With</w:t>
      </w:r>
      <w:r w:rsidRPr="0066053F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self- employed traders and other market entities included we had an average of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45,000 new market entities launched per day. New growth drivers are opening</w:t>
      </w:r>
      <w:r w:rsidRPr="0066053F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 xml:space="preserve">new prospects for </w:t>
      </w:r>
      <w:smartTag w:uri="urn:schemas-microsoft-com:office:smarttags" w:element="country-region">
        <w:smartTag w:uri="urn:schemas-microsoft-com:office:smarttags" w:element="place">
          <w:r w:rsidRPr="0066053F">
            <w:rPr>
              <w:rFonts w:ascii="Times New Roman" w:hAnsi="Times New Roman"/>
              <w:sz w:val="24"/>
              <w:szCs w:val="24"/>
            </w:rPr>
            <w:t>China</w:t>
          </w:r>
        </w:smartTag>
      </w:smartTag>
      <w:r w:rsidRPr="0066053F">
        <w:rPr>
          <w:rFonts w:ascii="Times New Roman" w:hAnsi="Times New Roman"/>
          <w:sz w:val="24"/>
          <w:szCs w:val="24"/>
        </w:rPr>
        <w:t>’s</w:t>
      </w:r>
      <w:r w:rsidRPr="0066053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development.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 w:rsidP="0066053F">
      <w:pPr>
        <w:pStyle w:val="BodyText"/>
        <w:spacing w:line="379" w:lineRule="exact"/>
        <w:ind w:right="156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>——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基础设施支撑能力持续提升。高速铁路投产里程超过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1900</w:t>
      </w:r>
      <w:r w:rsidRPr="0066053F">
        <w:rPr>
          <w:rFonts w:ascii="Times New Roman" w:hAnsi="Times New Roman"/>
          <w:spacing w:val="-34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公里，新建改建高速公路</w:t>
      </w:r>
      <w:r w:rsidRPr="0066053F">
        <w:rPr>
          <w:rFonts w:ascii="Times New Roman" w:eastAsia="微软雅黑" w:hAnsi="Times New Roman"/>
          <w:spacing w:val="-12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6700</w:t>
      </w:r>
      <w:r w:rsidRPr="0066053F">
        <w:rPr>
          <w:rFonts w:ascii="Times New Roman" w:hAnsi="Times New Roman"/>
          <w:spacing w:val="-24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多公里、农村公路</w:t>
      </w:r>
      <w:r w:rsidRPr="0066053F">
        <w:rPr>
          <w:rFonts w:ascii="Times New Roman" w:eastAsia="微软雅黑" w:hAnsi="Times New Roman"/>
          <w:spacing w:val="-12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29</w:t>
      </w:r>
      <w:r w:rsidRPr="0066053F">
        <w:rPr>
          <w:rFonts w:ascii="Times New Roman" w:hAnsi="Times New Roman"/>
          <w:spacing w:val="-24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万公里。城市轨道交通、地下综合管廊建设加快。新开工重大水利工程</w:t>
      </w:r>
      <w:r w:rsidRPr="0066053F">
        <w:rPr>
          <w:rFonts w:ascii="Times New Roman" w:eastAsia="微软雅黑" w:hAnsi="Times New Roman"/>
          <w:spacing w:val="-11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21</w:t>
      </w:r>
      <w:r w:rsidRPr="0066053F">
        <w:rPr>
          <w:rFonts w:ascii="Times New Roman" w:hAnsi="Times New Roman"/>
          <w:spacing w:val="-22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项。新增第四代移动通信用户</w:t>
      </w:r>
      <w:r w:rsidRPr="0066053F">
        <w:rPr>
          <w:rFonts w:ascii="Times New Roman" w:eastAsia="微软雅黑" w:hAnsi="Times New Roman"/>
          <w:spacing w:val="-11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3.4</w:t>
      </w:r>
      <w:r w:rsidRPr="0066053F">
        <w:rPr>
          <w:rFonts w:ascii="Times New Roman" w:hAnsi="Times New Roman"/>
          <w:spacing w:val="-23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亿、光缆线路</w:t>
      </w:r>
      <w:r w:rsidRPr="0066053F">
        <w:rPr>
          <w:rFonts w:ascii="Times New Roman" w:eastAsia="微软雅黑" w:hAnsi="Times New Roman"/>
          <w:spacing w:val="-11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550</w:t>
      </w:r>
      <w:r w:rsidRPr="0066053F">
        <w:rPr>
          <w:rFonts w:ascii="Times New Roman" w:hAnsi="Times New Roman"/>
          <w:spacing w:val="-2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多万公里。</w:t>
      </w:r>
    </w:p>
    <w:p w:rsidR="00154DFB" w:rsidRPr="0066053F" w:rsidRDefault="00154DFB">
      <w:pPr>
        <w:spacing w:before="8"/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ListParagraph"/>
        <w:numPr>
          <w:ilvl w:val="0"/>
          <w:numId w:val="2"/>
        </w:numPr>
        <w:tabs>
          <w:tab w:val="left" w:pos="307"/>
        </w:tabs>
        <w:ind w:left="306"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Infrastructure became ever-better able to sustain</w:t>
      </w:r>
      <w:r w:rsidRPr="0066053F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development.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  <w:sectPr w:rsidR="00154DFB" w:rsidRPr="0066053F">
          <w:headerReference w:type="default" r:id="rId7"/>
          <w:pgSz w:w="11910" w:h="16840"/>
          <w:pgMar w:top="1720" w:right="1660" w:bottom="280" w:left="1660" w:header="708" w:footer="0" w:gutter="0"/>
          <w:cols w:space="720"/>
        </w:sectPr>
      </w:pPr>
    </w:p>
    <w:p w:rsidR="00154DFB" w:rsidRPr="0066053F" w:rsidRDefault="00154DFB">
      <w:pPr>
        <w:spacing w:before="9"/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63"/>
        <w:ind w:right="198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Over 1,900 kilometers of new high-speed rail lines came into service, and more</w:t>
      </w:r>
      <w:r w:rsidRPr="0066053F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than 6,700 kilometers of expressways and 290,000 kilometers of rural roads were built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or upgraded. Construction picked up pace on urban rail transit facilities</w:t>
      </w:r>
      <w:r w:rsidRPr="0066053F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underground utility tunnels. Construction began on 21 major water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conservancy projects. The number of 4G mobile communications subscribers grew by 340</w:t>
      </w:r>
      <w:r w:rsidRPr="0066053F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million and over 5.5 million kilometers of optical fiber cables were</w:t>
      </w:r>
      <w:r w:rsidRPr="0066053F"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added.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 w:rsidP="0066053F">
      <w:pPr>
        <w:pStyle w:val="BodyText"/>
        <w:spacing w:line="376" w:lineRule="exact"/>
        <w:ind w:right="156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>——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人民生活继续改善。全国居民人均可支配收入实际增长</w:t>
      </w:r>
      <w:r w:rsidRPr="0066053F">
        <w:rPr>
          <w:rFonts w:ascii="Times New Roman" w:eastAsia="微软雅黑" w:hAnsi="Times New Roman"/>
          <w:spacing w:val="-11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6.3%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。农村贫困人口减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少</w:t>
      </w:r>
      <w:r w:rsidRPr="0066053F">
        <w:rPr>
          <w:rFonts w:ascii="Times New Roman" w:eastAsia="微软雅黑" w:hAnsi="Times New Roman"/>
          <w:spacing w:val="-11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1240</w:t>
      </w:r>
      <w:r w:rsidRPr="0066053F">
        <w:rPr>
          <w:rFonts w:ascii="Times New Roman" w:hAnsi="Times New Roman"/>
          <w:spacing w:val="-23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万，易地扶贫搬迁人口超过</w:t>
      </w:r>
      <w:r w:rsidRPr="0066053F">
        <w:rPr>
          <w:rFonts w:ascii="Times New Roman" w:eastAsia="微软雅黑" w:hAnsi="Times New Roman"/>
          <w:spacing w:val="-11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240</w:t>
      </w:r>
      <w:r w:rsidRPr="0066053F">
        <w:rPr>
          <w:rFonts w:ascii="Times New Roman" w:hAnsi="Times New Roman"/>
          <w:spacing w:val="-23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万。棚户区住房改造</w:t>
      </w:r>
      <w:r w:rsidRPr="0066053F">
        <w:rPr>
          <w:rFonts w:ascii="Times New Roman" w:eastAsia="微软雅黑" w:hAnsi="Times New Roman"/>
          <w:spacing w:val="-11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600</w:t>
      </w:r>
      <w:r w:rsidRPr="0066053F">
        <w:rPr>
          <w:rFonts w:ascii="Times New Roman" w:hAnsi="Times New Roman"/>
          <w:spacing w:val="-23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多万套，农村危房改造</w:t>
      </w:r>
      <w:r w:rsidRPr="0066053F">
        <w:rPr>
          <w:rFonts w:ascii="Times New Roman" w:eastAsia="微软雅黑" w:hAnsi="Times New Roman"/>
          <w:spacing w:val="-11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380</w:t>
      </w:r>
      <w:r w:rsidRPr="0066053F">
        <w:rPr>
          <w:rFonts w:ascii="Times New Roman" w:hAnsi="Times New Roman"/>
          <w:spacing w:val="-23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多万户。国内旅游快速增长，出境旅游超过</w:t>
      </w:r>
      <w:r w:rsidRPr="0066053F">
        <w:rPr>
          <w:rFonts w:ascii="Times New Roman" w:eastAsia="微软雅黑" w:hAnsi="Times New Roman"/>
          <w:spacing w:val="-10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1.2</w:t>
      </w:r>
      <w:r w:rsidRPr="0066053F">
        <w:rPr>
          <w:rFonts w:ascii="Times New Roman" w:hAnsi="Times New Roman"/>
          <w:spacing w:val="-23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亿人次，城乡居民生活水平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有新的提高。</w:t>
      </w:r>
    </w:p>
    <w:p w:rsidR="00154DFB" w:rsidRPr="0066053F" w:rsidRDefault="00154DFB">
      <w:pPr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ListParagraph"/>
        <w:numPr>
          <w:ilvl w:val="0"/>
          <w:numId w:val="2"/>
        </w:numPr>
        <w:tabs>
          <w:tab w:val="left" w:pos="307"/>
        </w:tabs>
        <w:ind w:left="306"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Living standards were</w:t>
      </w:r>
      <w:r w:rsidRPr="0066053F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improved.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75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Personal per capita disposable income increased by 6.3 percent in real terms.</w:t>
      </w:r>
      <w:r w:rsidRPr="0066053F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 number of people living in poverty in rural areas was reduced by 12.4</w:t>
      </w:r>
      <w:r w:rsidRPr="0066053F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million, including more than 2.4 million people relocated from inhospitable areas. More</w:t>
      </w:r>
      <w:r w:rsidRPr="0066053F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than 6 million homes in rundown urban areas and over 3.8 million dilapidated rural</w:t>
      </w:r>
      <w:r w:rsidRPr="0066053F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houses were renovated. In tourism, domestic trips showed rapid growth, and overseas</w:t>
      </w:r>
      <w:r w:rsidRPr="0066053F">
        <w:rPr>
          <w:rFonts w:ascii="Times New Roman" w:hAnsi="Times New Roman"/>
          <w:spacing w:val="-3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trips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exceeded 120 million. People in both urban and rural areas saw a rise in</w:t>
      </w:r>
      <w:r w:rsidRPr="0066053F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living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standards.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line="376" w:lineRule="exact"/>
        <w:ind w:right="156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我国成功主办二十国集团领导人杭州峰会，推动取得一系列开创性、引领性、机制性</w:t>
      </w:r>
      <w:r w:rsidRPr="0066053F">
        <w:rPr>
          <w:rFonts w:ascii="Times New Roman" w:eastAsia="微软雅黑" w:hAnsi="Times New Roman"/>
          <w:spacing w:val="-36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重要成果，在全球经济治理中留下深刻的中国印记。</w:t>
      </w:r>
    </w:p>
    <w:p w:rsidR="00154DFB" w:rsidRPr="0066053F" w:rsidRDefault="00154DFB">
      <w:pPr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297"/>
        <w:jc w:val="both"/>
        <w:rPr>
          <w:rFonts w:ascii="Times New Roman" w:hAnsi="Times New Roman"/>
          <w:sz w:val="24"/>
          <w:szCs w:val="24"/>
        </w:rPr>
      </w:pPr>
      <w:smartTag w:uri="urn:schemas-microsoft-com:office:smarttags" w:element="country-region">
        <w:smartTag w:uri="urn:schemas-microsoft-com:office:smarttags" w:element="place">
          <w:r w:rsidRPr="0066053F">
            <w:rPr>
              <w:rFonts w:ascii="Times New Roman" w:hAnsi="Times New Roman"/>
              <w:sz w:val="24"/>
              <w:szCs w:val="24"/>
            </w:rPr>
            <w:t>China</w:t>
          </w:r>
        </w:smartTag>
      </w:smartTag>
      <w:r w:rsidRPr="0066053F">
        <w:rPr>
          <w:rFonts w:ascii="Times New Roman" w:hAnsi="Times New Roman"/>
          <w:sz w:val="24"/>
          <w:szCs w:val="24"/>
        </w:rPr>
        <w:t xml:space="preserve"> successfully hosted the G20 2016 Hangzhou Summit, and helped to deliver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 number of important pioneering, leading, and institutional outcomes, thus doing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its part for global economic</w:t>
      </w:r>
      <w:r w:rsidRPr="0066053F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governance.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 w:rsidP="0066053F">
      <w:pPr>
        <w:pStyle w:val="BodyText"/>
        <w:spacing w:line="237" w:lineRule="auto"/>
        <w:ind w:right="297"/>
        <w:jc w:val="both"/>
        <w:rPr>
          <w:rFonts w:eastAsia="微软雅黑" w:hAnsi="Times New Roman"/>
          <w:lang w:eastAsia="zh-CN"/>
        </w:rPr>
      </w:pPr>
      <w:r w:rsidRPr="0066053F">
        <w:rPr>
          <w:rFonts w:eastAsia="微软雅黑" w:hint="eastAsia"/>
          <w:lang w:eastAsia="zh-CN"/>
        </w:rPr>
        <w:t>回顾过去一年，走过的路很不寻常。我们面对的是世界经济和贸易增速</w:t>
      </w:r>
      <w:r w:rsidRPr="0066053F">
        <w:rPr>
          <w:rFonts w:eastAsia="微软雅黑" w:hAnsi="Times New Roman"/>
          <w:lang w:eastAsia="zh-CN"/>
        </w:rPr>
        <w:t xml:space="preserve"> </w:t>
      </w:r>
      <w:r w:rsidRPr="0066053F">
        <w:rPr>
          <w:rFonts w:eastAsia="Times New Roman" w:hAnsi="Times New Roman"/>
          <w:lang w:eastAsia="zh-CN"/>
        </w:rPr>
        <w:t>7</w:t>
      </w:r>
      <w:r w:rsidRPr="0066053F">
        <w:rPr>
          <w:rFonts w:eastAsia="Times New Roman" w:hAnsi="Times New Roman"/>
          <w:spacing w:val="-35"/>
          <w:lang w:eastAsia="zh-CN"/>
        </w:rPr>
        <w:t xml:space="preserve"> </w:t>
      </w:r>
      <w:r w:rsidRPr="0066053F">
        <w:rPr>
          <w:rFonts w:eastAsia="微软雅黑" w:hint="eastAsia"/>
          <w:lang w:eastAsia="zh-CN"/>
        </w:rPr>
        <w:t>年来最低、</w:t>
      </w:r>
      <w:r w:rsidRPr="0066053F">
        <w:rPr>
          <w:rFonts w:eastAsia="微软雅黑" w:hAnsi="Times New Roman"/>
          <w:lang w:eastAsia="zh-CN"/>
        </w:rPr>
        <w:t xml:space="preserve"> </w:t>
      </w:r>
      <w:r w:rsidRPr="0066053F">
        <w:rPr>
          <w:rFonts w:eastAsia="微软雅黑" w:hint="eastAsia"/>
          <w:spacing w:val="-1"/>
          <w:lang w:eastAsia="zh-CN"/>
        </w:rPr>
        <w:t>国际金融市场波动加剧、地区和全球性挑战突发多发的外部环境，面对的是国内结构</w:t>
      </w:r>
      <w:r w:rsidRPr="0066053F">
        <w:rPr>
          <w:rFonts w:eastAsia="微软雅黑" w:hAnsi="Times New Roman"/>
          <w:spacing w:val="-35"/>
          <w:lang w:eastAsia="zh-CN"/>
        </w:rPr>
        <w:t xml:space="preserve"> </w:t>
      </w:r>
      <w:r w:rsidRPr="0066053F">
        <w:rPr>
          <w:rFonts w:eastAsia="微软雅黑" w:hint="eastAsia"/>
          <w:spacing w:val="-1"/>
          <w:lang w:eastAsia="zh-CN"/>
        </w:rPr>
        <w:t>性问题突出、风险隐患显现、经济下行压力加大的多重困难，面对的是改革进入攻坚</w:t>
      </w:r>
      <w:r w:rsidRPr="0066053F">
        <w:rPr>
          <w:rFonts w:eastAsia="微软雅黑" w:hAnsi="Times New Roman"/>
          <w:spacing w:val="-35"/>
          <w:lang w:eastAsia="zh-CN"/>
        </w:rPr>
        <w:t xml:space="preserve"> </w:t>
      </w:r>
      <w:r w:rsidRPr="0066053F">
        <w:rPr>
          <w:rFonts w:eastAsia="微软雅黑" w:hint="eastAsia"/>
          <w:spacing w:val="-1"/>
          <w:lang w:eastAsia="zh-CN"/>
        </w:rPr>
        <w:t>期、利益关系深刻调整、影响社会稳定因素增多的复杂局面。在这种情况下，经济能</w:t>
      </w:r>
      <w:r w:rsidRPr="0066053F">
        <w:rPr>
          <w:rFonts w:eastAsia="微软雅黑" w:hAnsi="Times New Roman"/>
          <w:spacing w:val="-35"/>
          <w:lang w:eastAsia="zh-CN"/>
        </w:rPr>
        <w:t xml:space="preserve"> </w:t>
      </w:r>
      <w:r w:rsidRPr="0066053F">
        <w:rPr>
          <w:rFonts w:eastAsia="微软雅黑" w:hint="eastAsia"/>
          <w:spacing w:val="-1"/>
          <w:lang w:eastAsia="zh-CN"/>
        </w:rPr>
        <w:t>够稳住很不容易，出现诸多向好变化更为难得。这再次表明，中国人民有勇气、有智</w:t>
      </w:r>
    </w:p>
    <w:p w:rsidR="00154DFB" w:rsidRPr="0066053F" w:rsidRDefault="00154DFB" w:rsidP="0066053F">
      <w:pPr>
        <w:pStyle w:val="BodyText"/>
        <w:spacing w:line="334" w:lineRule="exact"/>
        <w:ind w:right="156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慧、有能力战胜任何艰难险阻，中国经济有潜力、有韧性、有优势，中国的发展前景一定会更好。</w:t>
      </w:r>
    </w:p>
    <w:p w:rsidR="00154DFB" w:rsidRPr="0066053F" w:rsidRDefault="00154DFB">
      <w:pPr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 xml:space="preserve">2016 was an unusual year in our country’s development. </w:t>
      </w:r>
      <w:smartTag w:uri="urn:schemas-microsoft-com:office:smarttags" w:element="country-region">
        <w:smartTag w:uri="urn:schemas-microsoft-com:office:smarttags" w:element="place">
          <w:r w:rsidRPr="0066053F">
            <w:rPr>
              <w:rFonts w:ascii="Times New Roman" w:hAnsi="Times New Roman"/>
              <w:sz w:val="24"/>
              <w:szCs w:val="24"/>
            </w:rPr>
            <w:t>China</w:t>
          </w:r>
        </w:smartTag>
      </w:smartTag>
      <w:r w:rsidRPr="0066053F">
        <w:rPr>
          <w:rFonts w:ascii="Times New Roman" w:hAnsi="Times New Roman"/>
          <w:sz w:val="24"/>
          <w:szCs w:val="24"/>
        </w:rPr>
        <w:t xml:space="preserve"> was confronted</w:t>
      </w:r>
      <w:r w:rsidRPr="0066053F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with an external environment in which the world saw the lowest economic and</w:t>
      </w:r>
      <w:r w:rsidRPr="0066053F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trade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growth in seven years, growing volatility in global financial markets, and sudden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 xml:space="preserve">and frequent regional and global challenges. Domestically, </w:t>
      </w:r>
      <w:smartTag w:uri="urn:schemas-microsoft-com:office:smarttags" w:element="country-region">
        <w:smartTag w:uri="urn:schemas-microsoft-com:office:smarttags" w:element="place">
          <w:r w:rsidRPr="0066053F">
            <w:rPr>
              <w:rFonts w:ascii="Times New Roman" w:hAnsi="Times New Roman"/>
              <w:sz w:val="24"/>
              <w:szCs w:val="24"/>
            </w:rPr>
            <w:t>China</w:t>
          </w:r>
        </w:smartTag>
      </w:smartTag>
      <w:r w:rsidRPr="0066053F">
        <w:rPr>
          <w:rFonts w:ascii="Times New Roman" w:hAnsi="Times New Roman"/>
          <w:sz w:val="24"/>
          <w:szCs w:val="24"/>
        </w:rPr>
        <w:t xml:space="preserve"> faced</w:t>
      </w:r>
      <w:r w:rsidRPr="0066053F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multiple difficulties: major structural problems, prominent risks and dangers, and</w:t>
      </w:r>
      <w:r w:rsidRPr="0066053F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mounting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 xml:space="preserve">downward pressure on the economy. </w:t>
      </w:r>
      <w:smartTag w:uri="urn:schemas-microsoft-com:office:smarttags" w:element="country-region">
        <w:smartTag w:uri="urn:schemas-microsoft-com:office:smarttags" w:element="place">
          <w:r w:rsidRPr="0066053F">
            <w:rPr>
              <w:rFonts w:ascii="Times New Roman" w:hAnsi="Times New Roman"/>
              <w:sz w:val="24"/>
              <w:szCs w:val="24"/>
            </w:rPr>
            <w:t>China</w:t>
          </w:r>
        </w:smartTag>
      </w:smartTag>
      <w:r w:rsidRPr="0066053F">
        <w:rPr>
          <w:rFonts w:ascii="Times New Roman" w:hAnsi="Times New Roman"/>
          <w:sz w:val="24"/>
          <w:szCs w:val="24"/>
        </w:rPr>
        <w:t xml:space="preserve"> found itself in a complex environment</w:t>
      </w:r>
      <w:r w:rsidRPr="0066053F">
        <w:rPr>
          <w:rFonts w:ascii="Times New Roman" w:hAnsi="Times New Roman"/>
          <w:spacing w:val="-3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as reform entered a critical stage, profound changes took place affecting interests,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factors impacting social stability</w:t>
      </w:r>
      <w:r w:rsidRPr="0066053F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grew.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5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Given all these factors, it was not easy for us to maintain stable</w:t>
      </w:r>
      <w:r w:rsidRPr="0066053F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economic performance. And yet we succeeded, and even managed to make progress on</w:t>
      </w:r>
      <w:r w:rsidRPr="0066053F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many fronts. Once again, this shows that we the Chinese people have the</w:t>
      </w:r>
      <w:r w:rsidRPr="0066053F"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courage, ingenuity, and ability to overcome any difficulty or hardship. It also shows that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Chinese economy possesses potential, resilience, and strengths, so we can be</w:t>
      </w:r>
      <w:r w:rsidRPr="0066053F">
        <w:rPr>
          <w:rFonts w:ascii="Times New Roman" w:hAnsi="Times New Roman"/>
          <w:spacing w:val="-3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sure there is even better development ahead for</w:t>
      </w:r>
      <w:r w:rsidRPr="0066053F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China.</w:t>
      </w:r>
    </w:p>
    <w:p w:rsidR="00154DFB" w:rsidRPr="0066053F" w:rsidRDefault="00154DFB">
      <w:pPr>
        <w:spacing w:before="5"/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ind w:right="156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一年来，我们主要做了以下工作。</w:t>
      </w:r>
    </w:p>
    <w:p w:rsidR="00154DFB" w:rsidRPr="0066053F" w:rsidRDefault="00154DFB">
      <w:pPr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I will now move on to discuss our main work last</w:t>
      </w:r>
      <w:r w:rsidRPr="0066053F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year:</w:t>
      </w:r>
    </w:p>
    <w:p w:rsidR="00154DFB" w:rsidRPr="0066053F" w:rsidRDefault="00154DFB">
      <w:pPr>
        <w:spacing w:before="9"/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line="237" w:lineRule="auto"/>
        <w:ind w:right="156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一是继续创新和加强宏观调控，经济运行保持在合理区间。去年宏观调控面临多难抉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择，我们坚持不搞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>“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大水漫灌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>”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式强刺激，而是依靠改革创新来稳增长、调结构、防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风险，在区间调控基础上，加强定向调控、相机调控。积极的财政政策力度加大，增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加的财政赤字主要用于减税降费。全面推开营改增试点，全年降低企业税负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5700</w:t>
      </w:r>
      <w:r w:rsidRPr="0066053F">
        <w:rPr>
          <w:rFonts w:ascii="Times New Roman" w:hAnsi="Times New Roman"/>
          <w:spacing w:val="-37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多亿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元，所有行业实现税负只减不增。制定实施中央与地方增值税收入划分过渡方案，确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保地方既有财力不变。扩大地方政府存量债务置换规模，降低利息负担约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4000</w:t>
      </w:r>
      <w:r w:rsidRPr="0066053F">
        <w:rPr>
          <w:rFonts w:ascii="Times New Roman" w:hAnsi="Times New Roman"/>
          <w:spacing w:val="-36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亿元。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稳健的货币政策灵活适度，广义货币</w:t>
      </w:r>
      <w:r w:rsidRPr="0066053F">
        <w:rPr>
          <w:rFonts w:ascii="Times New Roman" w:eastAsia="微软雅黑" w:hAnsi="Times New Roman"/>
          <w:spacing w:val="-12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M2</w:t>
      </w:r>
      <w:r w:rsidRPr="0066053F">
        <w:rPr>
          <w:rFonts w:ascii="Times New Roman" w:hAnsi="Times New Roman"/>
          <w:spacing w:val="-24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增长</w:t>
      </w:r>
      <w:r w:rsidRPr="0066053F">
        <w:rPr>
          <w:rFonts w:ascii="Times New Roman" w:eastAsia="微软雅黑" w:hAnsi="Times New Roman"/>
          <w:spacing w:val="-12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11.3%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，低于</w:t>
      </w:r>
      <w:r w:rsidRPr="0066053F">
        <w:rPr>
          <w:rFonts w:ascii="Times New Roman" w:eastAsia="微软雅黑" w:hAnsi="Times New Roman"/>
          <w:spacing w:val="-12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13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％左右的预期目标。综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合运用多种货币政策工具，支持实体经济发展。实施促进消费升级措施。出台鼓励民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间投资等政策，投资出现企稳态势。分类调控房地产市场。加强金融风险防控，人民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币汇率形成机制进一步完善，保持了在合理均衡水平上的基本稳定，维护了国家经济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金融安全。</w:t>
      </w:r>
    </w:p>
    <w:p w:rsidR="00154DFB" w:rsidRDefault="00154DFB">
      <w:pPr>
        <w:pStyle w:val="BodyText"/>
        <w:spacing w:before="63"/>
        <w:ind w:right="198"/>
        <w:rPr>
          <w:rFonts w:ascii="Times New Roman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spacing w:before="63"/>
        <w:ind w:right="198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First, we continued to develop new and more effective ways of carrying</w:t>
      </w:r>
      <w:r w:rsidRPr="0066053F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out regulation at the macro level, thus keeping the economy performing within</w:t>
      </w:r>
      <w:r w:rsidRPr="0066053F">
        <w:rPr>
          <w:rFonts w:ascii="Times New Roman" w:hAnsi="Times New Roman"/>
          <w:spacing w:val="-2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 appropriate</w:t>
      </w:r>
      <w:r w:rsidRPr="0066053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range.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141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Last year, we faced difficult choices in conducting macro-level regulation, but</w:t>
      </w:r>
      <w:r w:rsidRPr="0066053F"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stood firm in not adopting strong stimulus policies that would have had an</w:t>
      </w:r>
      <w:r w:rsidRPr="0066053F">
        <w:rPr>
          <w:rFonts w:ascii="Times New Roman" w:hAnsi="Times New Roman"/>
          <w:spacing w:val="-3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economy- wide impact, and strived instead to maintain steady growth, adjust the structure,</w:t>
      </w:r>
      <w:r w:rsidRPr="0066053F">
        <w:rPr>
          <w:rFonts w:ascii="Times New Roman" w:hAnsi="Times New Roman"/>
          <w:spacing w:val="-3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guard against risks through reform and innovation. We strengthened targeted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well-timed regulation on the basis of range-based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regulation.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More proactive fiscal policy was pursued, and the increase in the fiscal deficit</w:t>
      </w:r>
      <w:r w:rsidRPr="0066053F">
        <w:rPr>
          <w:rFonts w:ascii="Times New Roman" w:hAnsi="Times New Roman"/>
          <w:spacing w:val="-2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was used mainly to cover tax and fee cuts. The trial replacement of business tax</w:t>
      </w:r>
      <w:r w:rsidRPr="0066053F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with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value added tax (VAT) was extended to cover all sectors, slashing the tax burden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of businesses for the year by over 570 billion yuan and reducing tax burdens in</w:t>
      </w:r>
      <w:r w:rsidRPr="0066053F">
        <w:rPr>
          <w:rFonts w:ascii="Times New Roman" w:hAnsi="Times New Roman"/>
          <w:spacing w:val="-3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every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sector. A transitional plan for sharing VAT revenue between the central and</w:t>
      </w:r>
      <w:r w:rsidRPr="0066053F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local governments was formulated and implemented to ensure financial resources of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local governments remained unchanged. More local government bonds were issued</w:t>
      </w:r>
      <w:r w:rsidRPr="0066053F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to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replace outstanding debts, reducing interest payments by roughly 400 billion</w:t>
      </w:r>
      <w:r w:rsidRPr="0066053F">
        <w:rPr>
          <w:rFonts w:ascii="Times New Roman" w:hAnsi="Times New Roman"/>
          <w:spacing w:val="-2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yuan.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198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A prudent monetary policy was pursued in a flexible and appropriate manner. The M2 money supply increased by 11.3 percent, below our projected target of</w:t>
      </w:r>
      <w:r w:rsidRPr="0066053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around 13 percent. We used a range of monetary policy tools to support the development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of the real</w:t>
      </w:r>
      <w:r w:rsidRPr="0066053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economy.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 w:rsidP="000102FB">
      <w:pPr>
        <w:pStyle w:val="BodyText"/>
        <w:spacing w:before="135"/>
        <w:ind w:right="22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Measures were taken to upgrade consumption. We unveiled policies to</w:t>
      </w:r>
      <w:r w:rsidRPr="0066053F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encourage private investment, and saw investment begin to stabilize. We strengthened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efforts to manage financial risks. The RMB exchange rate regime continued to improve,</w:t>
      </w:r>
      <w:r w:rsidRPr="0066053F">
        <w:rPr>
          <w:rFonts w:ascii="Times New Roman" w:hAnsi="Times New Roman"/>
          <w:spacing w:val="-2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the exchange rate remained generally stable at an adaptive and equilibrium</w:t>
      </w:r>
      <w:r w:rsidRPr="0066053F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level.</w:t>
      </w:r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We also exercised category-based regulation over the real estate market. By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doing this, we have safeguarded China’s economic and financial</w:t>
      </w:r>
      <w:r w:rsidRPr="0066053F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security.</w:t>
      </w:r>
    </w:p>
    <w:p w:rsidR="00154DFB" w:rsidRPr="0066053F" w:rsidRDefault="00154DFB">
      <w:pPr>
        <w:spacing w:before="9"/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line="237" w:lineRule="auto"/>
        <w:ind w:right="156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二是着力抓好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>“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三去一降一补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>”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，供给结构有所改善。以钢铁、煤炭行业为重点去产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能，全年退出钢铁产能超过</w:t>
      </w:r>
      <w:r w:rsidRPr="0066053F">
        <w:rPr>
          <w:rFonts w:ascii="Times New Roman" w:eastAsia="微软雅黑" w:hAnsi="Times New Roman"/>
          <w:spacing w:val="-11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6500</w:t>
      </w:r>
      <w:r w:rsidRPr="0066053F">
        <w:rPr>
          <w:rFonts w:ascii="Times New Roman" w:hAnsi="Times New Roman"/>
          <w:spacing w:val="-23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万吨、煤炭产能超过</w:t>
      </w:r>
      <w:r w:rsidRPr="0066053F">
        <w:rPr>
          <w:rFonts w:ascii="Times New Roman" w:eastAsia="微软雅黑" w:hAnsi="Times New Roman"/>
          <w:spacing w:val="-11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2.9</w:t>
      </w:r>
      <w:r w:rsidRPr="0066053F">
        <w:rPr>
          <w:rFonts w:ascii="Times New Roman" w:hAnsi="Times New Roman"/>
          <w:spacing w:val="-23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亿吨，超额完成年度目标任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务，分流职工得到较好安置。支持农民工在城镇购房，提高棚改货币化安置比例，房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地产去库存取得积极成效。推动企业兼并重组，发展直接融资，实施市场化法治化债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转股，工业企业资产负债率有所下降。着眼促进企业降成本，出台减税降费、降低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“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五险一金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>”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缴费比例、下调用电价格等举措。加大补短板力度，办了一批当前急需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又利长远的大事。</w:t>
      </w:r>
    </w:p>
    <w:p w:rsidR="00154DFB" w:rsidRDefault="00154DFB">
      <w:pPr>
        <w:pStyle w:val="BodyText"/>
        <w:spacing w:before="63"/>
        <w:ind w:right="156"/>
        <w:rPr>
          <w:rFonts w:ascii="Times New Roman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spacing w:before="63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Second, we focused on five priority tasks – cutting overcapacity, reducing</w:t>
      </w:r>
      <w:r w:rsidRPr="0066053F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excess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inventory, deleveraging, lowering costs, and strengthening areas of weakness</w:t>
      </w:r>
      <w:r w:rsidRPr="0066053F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– thereby improving the composition of</w:t>
      </w:r>
      <w:r w:rsidRPr="0066053F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supply.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22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Particular priority was given to cutting overcapacity in the steel and coal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sectors.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Over the year, steel production capacity was cut by more than 65 million metric</w:t>
      </w:r>
      <w:r w:rsidRPr="0066053F">
        <w:rPr>
          <w:rFonts w:ascii="Times New Roman" w:hAnsi="Times New Roman"/>
          <w:spacing w:val="-3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tons and coal by over 290 million metric tons, going beyond annual targets.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Effective assistance was provided to laid-off</w:t>
      </w:r>
      <w:r w:rsidRPr="0066053F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employees.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supported migrant workers in buying urban homes; and we increased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proportion of people affected by rebuilding in rundown urban areas</w:t>
      </w:r>
      <w:r w:rsidRPr="0066053F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receiving monetary compensation, making good progress in reducing real estate</w:t>
      </w:r>
      <w:r w:rsidRPr="0066053F">
        <w:rPr>
          <w:rFonts w:ascii="Times New Roman" w:hAnsi="Times New Roman"/>
          <w:spacing w:val="-3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inventory.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Business acquisitions and reorganizations were encouraged, direct financing</w:t>
      </w:r>
      <w:r w:rsidRPr="0066053F">
        <w:rPr>
          <w:rFonts w:ascii="Times New Roman" w:hAnsi="Times New Roman"/>
          <w:spacing w:val="-2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was promoted, and market- and law-based debt-to-equity swaps were carried</w:t>
      </w:r>
      <w:r w:rsidRPr="0066053F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out,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lowering the debt-to-asset ratio of industrial</w:t>
      </w:r>
      <w:r w:rsidRPr="0066053F">
        <w:rPr>
          <w:rFonts w:ascii="Times New Roman" w:hAnsi="Times New Roman"/>
          <w:spacing w:val="-3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enterprises.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To help enterprises lower operating costs, we introduced measures to cut taxes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fees, lower the share paid by enterprises for social security contributions, and cut</w:t>
      </w:r>
      <w:r w:rsidRPr="0066053F">
        <w:rPr>
          <w:rFonts w:ascii="Times New Roman" w:hAnsi="Times New Roman"/>
          <w:spacing w:val="-3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price of</w:t>
      </w:r>
      <w:r w:rsidRPr="0066053F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electricity.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5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boosted efforts to strengthen areas of weakness and undertook major</w:t>
      </w:r>
      <w:r w:rsidRPr="0066053F">
        <w:rPr>
          <w:rFonts w:ascii="Times New Roman" w:hAnsi="Times New Roman"/>
          <w:spacing w:val="-2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initiatives that both help to meet urgent needs today and promise long-term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benefits.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 w:rsidP="000102FB">
      <w:pPr>
        <w:pStyle w:val="BodyText"/>
        <w:spacing w:line="237" w:lineRule="auto"/>
        <w:ind w:right="278"/>
        <w:jc w:val="both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eastAsia="微软雅黑" w:hint="eastAsia"/>
          <w:lang w:eastAsia="zh-CN"/>
        </w:rPr>
        <w:t>三是大力深化改革开放，发展活力进一步增强。全面深化改革，推出一批标志性、支</w:t>
      </w:r>
      <w:r w:rsidRPr="0066053F">
        <w:rPr>
          <w:rFonts w:eastAsia="微软雅黑" w:hAnsi="Times New Roman"/>
          <w:spacing w:val="-35"/>
          <w:lang w:eastAsia="zh-CN"/>
        </w:rPr>
        <w:t xml:space="preserve"> </w:t>
      </w:r>
      <w:r w:rsidRPr="0066053F">
        <w:rPr>
          <w:rFonts w:eastAsia="微软雅黑" w:hint="eastAsia"/>
          <w:lang w:eastAsia="zh-CN"/>
        </w:rPr>
        <w:t>柱性改革举措。围绕处理好政府和市场关系这一经济体制改革的核心问题，持续推进</w:t>
      </w:r>
      <w:r w:rsidRPr="0066053F">
        <w:rPr>
          <w:rFonts w:eastAsia="微软雅黑" w:hAnsi="Times New Roman"/>
          <w:spacing w:val="-35"/>
          <w:lang w:eastAsia="zh-CN"/>
        </w:rPr>
        <w:t xml:space="preserve"> </w:t>
      </w:r>
      <w:r w:rsidRPr="0066053F">
        <w:rPr>
          <w:rFonts w:eastAsia="微软雅黑" w:hint="eastAsia"/>
          <w:lang w:eastAsia="zh-CN"/>
        </w:rPr>
        <w:t>简政放权、放管结合、优化服务改革。在提前完成本届政府减少行政审批事项三分之</w:t>
      </w:r>
      <w:r w:rsidRPr="0066053F">
        <w:rPr>
          <w:rFonts w:eastAsia="微软雅黑" w:hAnsi="Times New Roman"/>
          <w:spacing w:val="-35"/>
          <w:lang w:eastAsia="zh-CN"/>
        </w:rPr>
        <w:t xml:space="preserve"> </w:t>
      </w:r>
      <w:r w:rsidRPr="0066053F">
        <w:rPr>
          <w:rFonts w:eastAsia="微软雅黑" w:hint="eastAsia"/>
          <w:lang w:eastAsia="zh-CN"/>
        </w:rPr>
        <w:t>一目标的基础上，去年又取消</w:t>
      </w:r>
      <w:r w:rsidRPr="0066053F">
        <w:rPr>
          <w:rFonts w:eastAsia="微软雅黑" w:hAnsi="Times New Roman"/>
          <w:lang w:eastAsia="zh-CN"/>
        </w:rPr>
        <w:t xml:space="preserve"> </w:t>
      </w:r>
      <w:r w:rsidRPr="0066053F">
        <w:rPr>
          <w:rFonts w:eastAsia="Times New Roman" w:hAnsi="Times New Roman"/>
          <w:lang w:eastAsia="zh-CN"/>
        </w:rPr>
        <w:t>165</w:t>
      </w:r>
      <w:r w:rsidRPr="0066053F">
        <w:rPr>
          <w:rFonts w:eastAsia="Times New Roman" w:hAnsi="Times New Roman"/>
          <w:spacing w:val="-37"/>
          <w:lang w:eastAsia="zh-CN"/>
        </w:rPr>
        <w:t xml:space="preserve"> </w:t>
      </w:r>
      <w:r w:rsidRPr="0066053F">
        <w:rPr>
          <w:rFonts w:eastAsia="微软雅黑" w:hint="eastAsia"/>
          <w:lang w:eastAsia="zh-CN"/>
        </w:rPr>
        <w:t>项国务院部门及其指定地方实施的审批事项，清理</w:t>
      </w:r>
      <w:r w:rsidRPr="0066053F">
        <w:rPr>
          <w:rFonts w:eastAsia="微软雅黑" w:hAnsi="Times New Roman"/>
          <w:lang w:eastAsia="zh-CN"/>
        </w:rPr>
        <w:t xml:space="preserve"> </w:t>
      </w:r>
      <w:r w:rsidRPr="0066053F">
        <w:rPr>
          <w:rFonts w:eastAsia="微软雅黑" w:hint="eastAsia"/>
          <w:lang w:eastAsia="zh-CN"/>
        </w:rPr>
        <w:t>规范</w:t>
      </w:r>
      <w:r w:rsidRPr="0066053F">
        <w:rPr>
          <w:rFonts w:eastAsia="微软雅黑" w:hAnsi="Times New Roman"/>
          <w:spacing w:val="-11"/>
          <w:lang w:eastAsia="zh-CN"/>
        </w:rPr>
        <w:t xml:space="preserve"> </w:t>
      </w:r>
      <w:r w:rsidRPr="0066053F">
        <w:rPr>
          <w:rFonts w:eastAsia="Times New Roman" w:hAnsi="Times New Roman"/>
          <w:lang w:eastAsia="zh-CN"/>
        </w:rPr>
        <w:t>192</w:t>
      </w:r>
      <w:r w:rsidRPr="0066053F">
        <w:rPr>
          <w:rFonts w:eastAsia="Times New Roman" w:hAnsi="Times New Roman"/>
          <w:spacing w:val="-23"/>
          <w:lang w:eastAsia="zh-CN"/>
        </w:rPr>
        <w:t xml:space="preserve"> </w:t>
      </w:r>
      <w:r w:rsidRPr="0066053F">
        <w:rPr>
          <w:rFonts w:eastAsia="微软雅黑" w:hint="eastAsia"/>
          <w:lang w:eastAsia="zh-CN"/>
        </w:rPr>
        <w:t>项审批中介服务事项、</w:t>
      </w:r>
      <w:r w:rsidRPr="0066053F">
        <w:rPr>
          <w:rFonts w:eastAsia="Times New Roman" w:hAnsi="Times New Roman"/>
          <w:lang w:eastAsia="zh-CN"/>
        </w:rPr>
        <w:t>220</w:t>
      </w:r>
      <w:r w:rsidRPr="0066053F">
        <w:rPr>
          <w:rFonts w:eastAsia="Times New Roman" w:hAnsi="Times New Roman"/>
          <w:spacing w:val="-23"/>
          <w:lang w:eastAsia="zh-CN"/>
        </w:rPr>
        <w:t xml:space="preserve"> </w:t>
      </w:r>
      <w:r w:rsidRPr="0066053F">
        <w:rPr>
          <w:rFonts w:eastAsia="微软雅黑" w:hint="eastAsia"/>
          <w:lang w:eastAsia="zh-CN"/>
        </w:rPr>
        <w:t>项职业资格许可认定事项。深化商事制度改革。</w:t>
      </w:r>
      <w:r w:rsidRPr="0066053F">
        <w:rPr>
          <w:rFonts w:eastAsia="微软雅黑" w:hAnsi="Times New Roman"/>
          <w:lang w:eastAsia="zh-CN"/>
        </w:rPr>
        <w:t xml:space="preserve"> </w:t>
      </w:r>
      <w:r w:rsidRPr="0066053F">
        <w:rPr>
          <w:rFonts w:eastAsia="微软雅黑" w:hint="eastAsia"/>
          <w:lang w:eastAsia="zh-CN"/>
        </w:rPr>
        <w:t>全面推行</w:t>
      </w:r>
      <w:r w:rsidRPr="0066053F">
        <w:rPr>
          <w:rFonts w:eastAsia="微软雅黑" w:hAnsi="Times New Roman"/>
          <w:lang w:eastAsia="zh-CN"/>
        </w:rPr>
        <w:t>“</w:t>
      </w:r>
      <w:r w:rsidRPr="0066053F">
        <w:rPr>
          <w:rFonts w:eastAsia="微软雅黑" w:hint="eastAsia"/>
          <w:lang w:eastAsia="zh-CN"/>
        </w:rPr>
        <w:t>双随机、一公开</w:t>
      </w:r>
      <w:r w:rsidRPr="0066053F">
        <w:rPr>
          <w:rFonts w:eastAsia="微软雅黑" w:hAnsi="Times New Roman"/>
          <w:lang w:eastAsia="zh-CN"/>
        </w:rPr>
        <w:t>”</w:t>
      </w:r>
      <w:r w:rsidRPr="0066053F">
        <w:rPr>
          <w:rFonts w:eastAsia="微软雅黑" w:hint="eastAsia"/>
          <w:lang w:eastAsia="zh-CN"/>
        </w:rPr>
        <w:t>，增强事中事后监管的有效性，推进</w:t>
      </w:r>
      <w:r w:rsidRPr="0066053F">
        <w:rPr>
          <w:rFonts w:eastAsia="微软雅黑" w:hAnsi="Times New Roman"/>
          <w:lang w:eastAsia="zh-CN"/>
        </w:rPr>
        <w:t>“</w:t>
      </w:r>
      <w:r w:rsidRPr="0066053F">
        <w:rPr>
          <w:rFonts w:eastAsia="微软雅黑" w:hint="eastAsia"/>
          <w:lang w:eastAsia="zh-CN"/>
        </w:rPr>
        <w:t>互联网</w:t>
      </w:r>
      <w:r w:rsidRPr="0066053F">
        <w:rPr>
          <w:rFonts w:eastAsia="Times New Roman" w:hAnsi="Times New Roman"/>
          <w:lang w:eastAsia="zh-CN"/>
        </w:rPr>
        <w:t>+</w:t>
      </w:r>
      <w:r w:rsidRPr="0066053F">
        <w:rPr>
          <w:rFonts w:eastAsia="微软雅黑" w:hint="eastAsia"/>
          <w:lang w:eastAsia="zh-CN"/>
        </w:rPr>
        <w:t>政务服</w:t>
      </w:r>
      <w:r w:rsidRPr="0066053F">
        <w:rPr>
          <w:rFonts w:eastAsia="微软雅黑" w:hAnsi="Times New Roman"/>
          <w:lang w:eastAsia="zh-CN"/>
        </w:rPr>
        <w:t xml:space="preserve"> </w:t>
      </w:r>
      <w:r w:rsidRPr="0066053F">
        <w:rPr>
          <w:rFonts w:eastAsia="微软雅黑" w:hint="eastAsia"/>
          <w:lang w:eastAsia="zh-CN"/>
        </w:rPr>
        <w:t>务</w:t>
      </w:r>
      <w:r w:rsidRPr="0066053F">
        <w:rPr>
          <w:rFonts w:eastAsia="微软雅黑" w:hAnsi="Times New Roman"/>
          <w:lang w:eastAsia="zh-CN"/>
        </w:rPr>
        <w:t>”</w:t>
      </w:r>
      <w:r w:rsidRPr="0066053F">
        <w:rPr>
          <w:rFonts w:eastAsia="微软雅黑" w:hint="eastAsia"/>
          <w:lang w:eastAsia="zh-CN"/>
        </w:rPr>
        <w:t>。推动国有企业调整重组和混合所有制改革。建立公平竞争审查制度。深化资源</w:t>
      </w:r>
      <w:r w:rsidRPr="0066053F">
        <w:rPr>
          <w:rFonts w:eastAsia="微软雅黑" w:hAnsi="Times New Roman"/>
          <w:spacing w:val="-34"/>
          <w:lang w:eastAsia="zh-CN"/>
        </w:rPr>
        <w:t xml:space="preserve"> </w:t>
      </w:r>
      <w:r w:rsidRPr="0066053F">
        <w:rPr>
          <w:rFonts w:eastAsia="微软雅黑" w:hint="eastAsia"/>
          <w:lang w:eastAsia="zh-CN"/>
        </w:rPr>
        <w:t>税改革。完善农村土地</w:t>
      </w:r>
      <w:r w:rsidRPr="0066053F">
        <w:rPr>
          <w:rFonts w:eastAsia="微软雅黑" w:hAnsi="Times New Roman"/>
          <w:lang w:eastAsia="zh-CN"/>
        </w:rPr>
        <w:t>“</w:t>
      </w:r>
      <w:r w:rsidRPr="0066053F">
        <w:rPr>
          <w:rFonts w:eastAsia="微软雅黑" w:hint="eastAsia"/>
          <w:lang w:eastAsia="zh-CN"/>
        </w:rPr>
        <w:t>三权分置</w:t>
      </w:r>
      <w:r w:rsidRPr="0066053F">
        <w:rPr>
          <w:rFonts w:eastAsia="微软雅黑" w:hAnsi="Times New Roman"/>
          <w:lang w:eastAsia="zh-CN"/>
        </w:rPr>
        <w:t>”</w:t>
      </w:r>
      <w:r w:rsidRPr="0066053F">
        <w:rPr>
          <w:rFonts w:eastAsia="微软雅黑" w:hint="eastAsia"/>
          <w:lang w:eastAsia="zh-CN"/>
        </w:rPr>
        <w:t>办法，建立贫困退出机制。推进科技管理体制改</w:t>
      </w:r>
      <w:r w:rsidRPr="0066053F">
        <w:rPr>
          <w:rFonts w:eastAsia="微软雅黑" w:hAnsi="Times New Roman"/>
          <w:spacing w:val="-35"/>
          <w:lang w:eastAsia="zh-CN"/>
        </w:rPr>
        <w:t xml:space="preserve"> </w:t>
      </w:r>
      <w:r w:rsidRPr="0066053F">
        <w:rPr>
          <w:rFonts w:eastAsia="微软雅黑" w:hint="eastAsia"/>
          <w:lang w:eastAsia="zh-CN"/>
        </w:rPr>
        <w:t>革，扩大高校和科研院所自主权，出台以增加知识价值为导向的分配政策。放开养老</w:t>
      </w:r>
      <w:r w:rsidRPr="0066053F">
        <w:rPr>
          <w:rFonts w:eastAsia="微软雅黑" w:hAnsi="Times New Roman"/>
          <w:spacing w:val="-35"/>
          <w:lang w:eastAsia="zh-CN"/>
        </w:rPr>
        <w:t xml:space="preserve"> </w:t>
      </w:r>
      <w:r w:rsidRPr="0066053F">
        <w:rPr>
          <w:rFonts w:eastAsia="微软雅黑" w:hint="eastAsia"/>
          <w:lang w:eastAsia="zh-CN"/>
        </w:rPr>
        <w:t>服务市场。扩大公立医院综合改革试点，深化药品医疗器械审评审批制度改革。制定</w:t>
      </w:r>
      <w:r w:rsidRPr="0066053F">
        <w:rPr>
          <w:rFonts w:eastAsia="微软雅黑" w:hAnsi="Times New Roman"/>
          <w:spacing w:val="-35"/>
          <w:lang w:eastAsia="zh-CN"/>
        </w:rPr>
        <w:t xml:space="preserve"> </w:t>
      </w:r>
      <w:r w:rsidRPr="0066053F">
        <w:rPr>
          <w:rFonts w:eastAsia="微软雅黑" w:hint="eastAsia"/>
          <w:lang w:eastAsia="zh-CN"/>
        </w:rPr>
        <w:t>自然资源统一确权登记办法，开展省以下环保机构监测监察执法垂直管理、耕地轮作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休耕改革等试点，全面推行河长制，健全生态保护补偿机制。改革为经济社会发展增添了新动力。</w:t>
      </w:r>
    </w:p>
    <w:p w:rsidR="00154DFB" w:rsidRPr="0066053F" w:rsidRDefault="00154DFB">
      <w:pPr>
        <w:spacing w:before="15"/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156"/>
        <w:rPr>
          <w:rFonts w:ascii="Times New Roman" w:hAnsi="Times New Roman"/>
          <w:sz w:val="24"/>
          <w:szCs w:val="24"/>
          <w:lang w:eastAsia="zh-CN"/>
        </w:rPr>
      </w:pPr>
      <w:r w:rsidRPr="0066053F">
        <w:rPr>
          <w:rFonts w:ascii="Times New Roman" w:hAnsi="Times New Roman"/>
          <w:sz w:val="24"/>
          <w:szCs w:val="24"/>
          <w:lang w:eastAsia="zh-CN"/>
        </w:rPr>
        <w:t>Third, we worked hard to deepen reform and opening up, further strengthening</w:t>
      </w:r>
      <w:r w:rsidRPr="0066053F">
        <w:rPr>
          <w:rFonts w:ascii="Times New Roman" w:hAnsi="Times New Roman"/>
          <w:spacing w:val="-31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the</w:t>
      </w:r>
      <w:r w:rsidRPr="0066053F">
        <w:rPr>
          <w:rFonts w:ascii="Times New Roman" w:hAnsi="Times New Roman"/>
          <w:spacing w:val="-1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vitality of</w:t>
      </w:r>
      <w:r w:rsidRPr="0066053F">
        <w:rPr>
          <w:rFonts w:ascii="Times New Roman" w:hAnsi="Times New Roman"/>
          <w:spacing w:val="-6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development.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spacing w:before="134"/>
        <w:ind w:right="156"/>
        <w:rPr>
          <w:rFonts w:ascii="Times New Roman" w:hAnsi="Times New Roman"/>
          <w:sz w:val="24"/>
          <w:szCs w:val="24"/>
          <w:lang w:eastAsia="zh-CN"/>
        </w:rPr>
      </w:pPr>
      <w:r w:rsidRPr="0066053F">
        <w:rPr>
          <w:rFonts w:ascii="Times New Roman" w:hAnsi="Times New Roman"/>
          <w:sz w:val="24"/>
          <w:szCs w:val="24"/>
          <w:lang w:eastAsia="zh-CN"/>
        </w:rPr>
        <w:t>Reform was deepened across the board, and a good number of landmark and</w:t>
      </w:r>
      <w:r w:rsidRPr="0066053F">
        <w:rPr>
          <w:rFonts w:ascii="Times New Roman" w:hAnsi="Times New Roman"/>
          <w:spacing w:val="-22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pillar reform initiatives were</w:t>
      </w:r>
      <w:r w:rsidRPr="0066053F">
        <w:rPr>
          <w:rFonts w:ascii="Times New Roman" w:hAnsi="Times New Roman"/>
          <w:spacing w:val="-17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undertaken.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spacing w:before="135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To balance the government-market relationship – the pivotal issue in</w:t>
      </w:r>
      <w:r w:rsidRPr="0066053F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economic structural reform – we continued reforms to streamline administration,</w:t>
      </w:r>
      <w:r w:rsidRPr="0066053F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delegate powers, and improve regulation and services. My administration’s goal of cutting</w:t>
      </w:r>
      <w:r w:rsidRPr="0066053F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 number of items requiring government review by a third had been achieved ahead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of schedule. On that basis, last year we cancelled the requirement on a further</w:t>
      </w:r>
      <w:r w:rsidRPr="0066053F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165 items for review by State Council departments and authorized local governments.</w:t>
      </w:r>
      <w:r w:rsidRPr="0066053F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We also overhauled and standardized 192 items of intermediary services for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government review as well as 220 items of approvals and accreditations for</w:t>
      </w:r>
      <w:r w:rsidRPr="0066053F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professional qualifications. We deepened institutional reforms in the business sector.</w:t>
      </w:r>
      <w:r w:rsidRPr="0066053F"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We introduced an oversight model of random inspection and public release across</w:t>
      </w:r>
      <w:r w:rsidRPr="0066053F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 board, made operational and post-operational oversight more effective,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promoted the Internet Plus government services</w:t>
      </w:r>
      <w:r w:rsidRPr="0066053F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model.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5"/>
        <w:ind w:right="198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pushed ahead with reforms to restructure and reorganize</w:t>
      </w:r>
      <w:r w:rsidRPr="0066053F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state-owned enterprises (SOEs) and introduce into them mixed ownership structures.</w:t>
      </w:r>
      <w:r w:rsidRPr="0066053F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We established a review system to ensure fair competition. We deepened resource</w:t>
      </w:r>
      <w:r w:rsidRPr="0066053F">
        <w:rPr>
          <w:rFonts w:ascii="Times New Roman" w:hAnsi="Times New Roman"/>
          <w:spacing w:val="-2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tax reforms.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improved measures for separating rural land ownership rights, contract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rights,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management rights, and established a mechanism for determining</w:t>
      </w:r>
      <w:r w:rsidRPr="0066053F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whether people have been lifted out of poverty. We made progress in reforming the</w:t>
      </w:r>
      <w:r w:rsidRPr="0066053F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science and technology management system, gave greater autonomy to colleges</w:t>
      </w:r>
      <w:r w:rsidRPr="0066053F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research institutes, and adopted profit distribution policies oriented toward</w:t>
      </w:r>
      <w:r w:rsidRPr="0066053F">
        <w:rPr>
          <w:rFonts w:ascii="Times New Roman" w:hAnsi="Times New Roman"/>
          <w:spacing w:val="-4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increasing the value of knowledge. We opened up the elderly services market. We</w:t>
      </w:r>
      <w:r w:rsidRPr="0066053F">
        <w:rPr>
          <w:rFonts w:ascii="Times New Roman" w:hAnsi="Times New Roman"/>
          <w:spacing w:val="3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expanded the trials of comprehensive reforms in public hospitals and deepened reform of</w:t>
      </w:r>
      <w:r w:rsidRPr="0066053F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 evaluation and approval systems for medicine and medical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equipment.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 w:rsidP="000102FB">
      <w:pPr>
        <w:pStyle w:val="BodyText"/>
        <w:spacing w:before="134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formulated unified measures to determine and register natural resource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rights.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We piloted reforms for conducting direct oversight by provincial-level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environmental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protection agencies over the environmental monitoring and inspection work</w:t>
      </w:r>
      <w:r w:rsidRPr="0066053F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of environmental protection agencies below the provincial level, as well as crop</w:t>
      </w:r>
      <w:r w:rsidRPr="0066053F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rotation</w:t>
      </w:r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fallow land reforms. The river chief system was introduced for all lakes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rivers across the country, and the mechanisms for compensating for</w:t>
      </w:r>
      <w:r w:rsidRPr="0066053F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ecological conservation efforts were improved. Reform has given new impetus to economic</w:t>
      </w:r>
      <w:r w:rsidRPr="0066053F">
        <w:rPr>
          <w:rFonts w:ascii="Times New Roman" w:hAnsi="Times New Roman"/>
          <w:spacing w:val="-2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social</w:t>
      </w:r>
      <w:r w:rsidRPr="0066053F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development.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 w:rsidP="000102FB">
      <w:pPr>
        <w:pStyle w:val="BodyText"/>
        <w:spacing w:line="237" w:lineRule="auto"/>
        <w:ind w:right="380"/>
        <w:jc w:val="both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积极扩大对外开放。推进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>“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一带一路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>”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建设，与沿线国家加强战略对接、务实合作。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人民币正式纳入国际货币基金组织特别提款权货币篮子。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>“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深港通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>”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开启。完善促进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外贸发展措施，新设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12</w:t>
      </w:r>
      <w:r w:rsidRPr="0066053F">
        <w:rPr>
          <w:rFonts w:ascii="Times New Roman" w:hAnsi="Times New Roman"/>
          <w:spacing w:val="-39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个跨境电子商务综合试验区，进出口逐步回稳。推广上海等自贸试验区改革创新成果，新设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 </w:t>
      </w:r>
      <w:r w:rsidRPr="0066053F">
        <w:rPr>
          <w:rFonts w:ascii="Times New Roman" w:hAnsi="Times New Roman"/>
          <w:sz w:val="24"/>
          <w:szCs w:val="24"/>
          <w:lang w:eastAsia="zh-CN"/>
        </w:rPr>
        <w:t>7</w:t>
      </w:r>
      <w:r w:rsidRPr="0066053F">
        <w:rPr>
          <w:rFonts w:ascii="Times New Roman" w:hAnsi="Times New Roman"/>
          <w:spacing w:val="6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个自贸试验区。除少数实行准入特别管理措施领域外，外资企业设立及变更一律由审批改为备案管理。实际使用外资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1300</w:t>
      </w:r>
      <w:r w:rsidRPr="0066053F">
        <w:rPr>
          <w:rFonts w:ascii="Times New Roman" w:hAnsi="Times New Roman"/>
          <w:spacing w:val="-37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多亿美元，继续位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居发展中国家首位。</w:t>
      </w:r>
    </w:p>
    <w:p w:rsidR="00154DFB" w:rsidRPr="0066053F" w:rsidRDefault="00154DFB">
      <w:pPr>
        <w:spacing w:before="17"/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390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opened China wider to the rest of the world. As we pushed ahead with the</w:t>
      </w:r>
      <w:r w:rsidRPr="0066053F">
        <w:rPr>
          <w:rFonts w:ascii="Times New Roman" w:hAnsi="Times New Roman"/>
          <w:spacing w:val="-3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Belt and Road Initiative, we worked to increase complementarity between</w:t>
      </w:r>
      <w:r w:rsidRPr="0066053F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 development strategies of, and practical cooperation between, China and</w:t>
      </w:r>
      <w:r w:rsidRPr="0066053F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other countries along the</w:t>
      </w:r>
      <w:r w:rsidRPr="0066053F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routes.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423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The RMB was formally included in the IMF’s Special Drawing Rights basket.</w:t>
      </w:r>
      <w:r w:rsidRPr="0066053F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 Shenzhen-Hong Kong Stock Connect was launched. We improved measures</w:t>
      </w:r>
      <w:r w:rsidRPr="0066053F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for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promoting trade, and built 12 new integrated experimental zones for cross-border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e- commerce, bringing about a steady recovery in the volume of import and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export.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5"/>
        <w:ind w:right="390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The new practices of pilot free trade zones in Shanghai and elsewhere were used</w:t>
      </w:r>
      <w:r w:rsidRPr="0066053F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to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establish another seven pilot zones. The requirement for review and approval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for setting up and making significant adjustments to foreign enterprises was replaced</w:t>
      </w:r>
      <w:r w:rsidRPr="0066053F">
        <w:rPr>
          <w:rFonts w:ascii="Times New Roman" w:hAnsi="Times New Roman"/>
          <w:spacing w:val="-2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by a simple filing process, with the exception of a few areas where special</w:t>
      </w:r>
      <w:r w:rsidRPr="0066053F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market access requirement apply. In 2016, China utilized more than US$130 billion</w:t>
      </w:r>
      <w:r w:rsidRPr="0066053F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of overseas investment, continuing to rank first among developing</w:t>
      </w:r>
      <w:r w:rsidRPr="0066053F">
        <w:rPr>
          <w:rFonts w:ascii="Times New Roman" w:hAnsi="Times New Roman"/>
          <w:spacing w:val="-2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countries.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 w:rsidP="00D55F14">
      <w:pPr>
        <w:pStyle w:val="BodyText"/>
        <w:spacing w:line="237" w:lineRule="auto"/>
        <w:ind w:right="18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四是强化创新引领，新动能快速成长。深入推进</w:t>
      </w:r>
      <w:r w:rsidRPr="0066053F">
        <w:rPr>
          <w:rFonts w:ascii="Times New Roman" w:eastAsia="微软雅黑" w:hAnsi="Times New Roman"/>
          <w:spacing w:val="-1"/>
          <w:sz w:val="24"/>
          <w:szCs w:val="24"/>
          <w:lang w:eastAsia="zh-CN"/>
        </w:rPr>
        <w:t>“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互联网</w:t>
      </w:r>
      <w:r w:rsidRPr="0066053F">
        <w:rPr>
          <w:rFonts w:ascii="Times New Roman" w:hAnsi="Times New Roman"/>
          <w:spacing w:val="-1"/>
          <w:sz w:val="24"/>
          <w:szCs w:val="24"/>
          <w:lang w:eastAsia="zh-CN"/>
        </w:rPr>
        <w:t>+</w:t>
      </w:r>
      <w:r w:rsidRPr="0066053F">
        <w:rPr>
          <w:rFonts w:ascii="Times New Roman" w:eastAsia="微软雅黑" w:hAnsi="Times New Roman"/>
          <w:spacing w:val="-1"/>
          <w:sz w:val="24"/>
          <w:szCs w:val="24"/>
          <w:lang w:eastAsia="zh-CN"/>
        </w:rPr>
        <w:t>”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行动和国家大数据战略，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全面实施《中国制造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2025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》，落实和完善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>“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双创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>”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政策措施。部署启动面向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2030</w:t>
      </w:r>
      <w:r w:rsidRPr="0066053F">
        <w:rPr>
          <w:rFonts w:ascii="Times New Roman" w:hAnsi="Times New Roman"/>
          <w:spacing w:val="-4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年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的科技创新重大项目，支持北京、上海建设具有全球影响力的科技创新中心，新设</w:t>
      </w:r>
      <w:r w:rsidRPr="0066053F">
        <w:rPr>
          <w:rFonts w:ascii="Times New Roman" w:eastAsia="微软雅黑" w:hAnsi="Times New Roman"/>
          <w:spacing w:val="-16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6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个国家自主创新示范区。国内有效发明专利拥有量突破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 xml:space="preserve">100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万件，技术交易额超过</w:t>
      </w:r>
      <w:r w:rsidRPr="0066053F">
        <w:rPr>
          <w:rFonts w:ascii="Times New Roman" w:eastAsia="微软雅黑" w:hAnsi="Times New Roman"/>
          <w:spacing w:val="-47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1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万亿元。科技进步贡献率上升到</w:t>
      </w:r>
      <w:r w:rsidRPr="0066053F">
        <w:rPr>
          <w:rFonts w:ascii="Times New Roman" w:eastAsia="微软雅黑" w:hAnsi="Times New Roman"/>
          <w:spacing w:val="-19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56.2%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，创新对发展的支撑作用明显增强。</w:t>
      </w:r>
    </w:p>
    <w:p w:rsidR="00154DFB" w:rsidRPr="0066053F" w:rsidRDefault="00154DFB">
      <w:pPr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18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Fourth, we strengthened innovation’s leading role, spurring the rapid development</w:t>
      </w:r>
      <w:r w:rsidRPr="0066053F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of new growth</w:t>
      </w:r>
      <w:r w:rsidRPr="0066053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drivers.</w:t>
      </w:r>
    </w:p>
    <w:p w:rsidR="00154DFB" w:rsidRPr="0066053F" w:rsidRDefault="00154DFB">
      <w:pPr>
        <w:spacing w:before="9"/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63"/>
        <w:ind w:right="147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took further steps to implement the Internet Plus action plan and the national</w:t>
      </w:r>
      <w:r w:rsidRPr="0066053F">
        <w:rPr>
          <w:rFonts w:ascii="Times New Roman" w:hAnsi="Times New Roman"/>
          <w:spacing w:val="-3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big data strategy, fully implemented the Made in China 2025 initiative, and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implemented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improved policies and measures to encourage people to launch businesses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innovate. We developed and launched a plan for completing major science</w:t>
      </w:r>
      <w:r w:rsidRPr="0066053F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technology programs by 2030, supported Beijing and Shanghai in</w:t>
      </w:r>
      <w:r w:rsidRPr="0066053F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building themselves into global R&amp;D centers, and established another six national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innovation demonstration</w:t>
      </w:r>
      <w:r w:rsidRPr="0066053F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zones.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The number of in-force Chinese patents issued in China passed the million mark,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the value of technology transactions exceeded one trillion yuan. The contribution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of scientific and technological progress to economic growth rose to 56.2 percent,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innovation’s role in powering development grew</w:t>
      </w:r>
      <w:r w:rsidRPr="0066053F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markedly.</w:t>
      </w:r>
    </w:p>
    <w:p w:rsidR="00154DFB" w:rsidRPr="0066053F" w:rsidRDefault="00154DFB">
      <w:pPr>
        <w:spacing w:before="9"/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line="237" w:lineRule="auto"/>
        <w:ind w:right="302"/>
        <w:jc w:val="both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五是促进区域城乡协调发展，新的增长极增长带加快形成。深入实施</w:t>
      </w:r>
      <w:r w:rsidRPr="0066053F">
        <w:rPr>
          <w:rFonts w:ascii="Times New Roman" w:eastAsia="微软雅黑" w:hAnsi="Times New Roman"/>
          <w:spacing w:val="-1"/>
          <w:sz w:val="24"/>
          <w:szCs w:val="24"/>
          <w:lang w:eastAsia="zh-CN"/>
        </w:rPr>
        <w:t>“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一带一路</w:t>
      </w:r>
      <w:r w:rsidRPr="0066053F">
        <w:rPr>
          <w:rFonts w:ascii="Times New Roman" w:eastAsia="微软雅黑" w:hAnsi="Times New Roman"/>
          <w:spacing w:val="-1"/>
          <w:sz w:val="24"/>
          <w:szCs w:val="24"/>
          <w:lang w:eastAsia="zh-CN"/>
        </w:rPr>
        <w:t>”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建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设、京津冀协同发展、长江经济带发展三大战略，启动建设一批重点项目。编制西部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大开发</w:t>
      </w:r>
      <w:r w:rsidRPr="0066053F">
        <w:rPr>
          <w:rFonts w:ascii="Times New Roman" w:eastAsia="微软雅黑" w:hAnsi="Times New Roman"/>
          <w:spacing w:val="-1"/>
          <w:sz w:val="24"/>
          <w:szCs w:val="24"/>
          <w:lang w:eastAsia="zh-CN"/>
        </w:rPr>
        <w:t>“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十三五</w:t>
      </w:r>
      <w:r w:rsidRPr="0066053F">
        <w:rPr>
          <w:rFonts w:ascii="Times New Roman" w:eastAsia="微软雅黑" w:hAnsi="Times New Roman"/>
          <w:spacing w:val="-1"/>
          <w:sz w:val="24"/>
          <w:szCs w:val="24"/>
          <w:lang w:eastAsia="zh-CN"/>
        </w:rPr>
        <w:t>”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规划，实施新一轮东北振兴战略，推动中部地区崛起，支持东部地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区率先发展。加快推进新型城镇化，深化户籍制度改革，全面推行居住证制度，又有</w:t>
      </w:r>
      <w:r w:rsidRPr="0066053F">
        <w:rPr>
          <w:rFonts w:ascii="Times New Roman" w:eastAsia="微软雅黑" w:hAnsi="Times New Roman"/>
          <w:spacing w:val="-34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1600</w:t>
      </w:r>
      <w:r w:rsidRPr="0066053F">
        <w:rPr>
          <w:rFonts w:ascii="Times New Roman" w:hAnsi="Times New Roman"/>
          <w:spacing w:val="-2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万人进城落户。发展的协同叠加效应不断显现。</w:t>
      </w:r>
    </w:p>
    <w:p w:rsidR="00154DFB" w:rsidRPr="0066053F" w:rsidRDefault="00154DFB">
      <w:pPr>
        <w:spacing w:before="1"/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156"/>
        <w:rPr>
          <w:rFonts w:ascii="Times New Roman" w:hAnsi="Times New Roman"/>
          <w:sz w:val="24"/>
          <w:szCs w:val="24"/>
          <w:lang w:eastAsia="zh-CN"/>
        </w:rPr>
      </w:pPr>
      <w:r w:rsidRPr="0066053F">
        <w:rPr>
          <w:rFonts w:ascii="Times New Roman" w:hAnsi="Times New Roman"/>
          <w:sz w:val="24"/>
          <w:szCs w:val="24"/>
          <w:lang w:eastAsia="zh-CN"/>
        </w:rPr>
        <w:t>Fifth, we promoted more balanced development between regions and between</w:t>
      </w:r>
      <w:r w:rsidRPr="0066053F">
        <w:rPr>
          <w:rFonts w:ascii="Times New Roman" w:hAnsi="Times New Roman"/>
          <w:spacing w:val="-28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rural and urban areas, and saw faster emergence of new growth poles and growth</w:t>
      </w:r>
      <w:r w:rsidRPr="0066053F">
        <w:rPr>
          <w:rFonts w:ascii="Times New Roman" w:hAnsi="Times New Roman"/>
          <w:spacing w:val="-24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belts.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spacing w:before="134"/>
        <w:ind w:right="147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stepped up work to implement the three strategic initiatives (the Belt and</w:t>
      </w:r>
      <w:r w:rsidRPr="0066053F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Road, Beijing-Tianjin-Hebei integration, and the Yangtze Economic Belt), and</w:t>
      </w:r>
      <w:r w:rsidRPr="0066053F"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began construction on a number of key projects. We formulated the plan for the 13th</w:t>
      </w:r>
      <w:r w:rsidRPr="0066053F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Five- Year Plan period for large-scale development in the western region, launched a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new round of initiatives as part of the Northeast revitalization strategy, drove progress</w:t>
      </w:r>
      <w:r w:rsidRPr="0066053F">
        <w:rPr>
          <w:rFonts w:ascii="Times New Roman" w:hAnsi="Times New Roman"/>
          <w:spacing w:val="-3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 the rise of the central region, and supported the eastern region in leading the rest</w:t>
      </w:r>
      <w:r w:rsidRPr="0066053F">
        <w:rPr>
          <w:rFonts w:ascii="Times New Roman" w:hAnsi="Times New Roman"/>
          <w:spacing w:val="-3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of the country in pursuing development. We sped up efforts to promote new types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of urbanization, deepened reform of the household registration system, introduced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residence card system nationwide, and granted urban residency to another 16</w:t>
      </w:r>
      <w:r w:rsidRPr="0066053F">
        <w:rPr>
          <w:rFonts w:ascii="Times New Roman" w:hAnsi="Times New Roman"/>
          <w:spacing w:val="-3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million people from rural areas. The synergy building through coordinated</w:t>
      </w:r>
      <w:r w:rsidRPr="0066053F"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development became more and more</w:t>
      </w:r>
      <w:r w:rsidRPr="0066053F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evident.</w:t>
      </w:r>
    </w:p>
    <w:p w:rsidR="00154DFB" w:rsidRPr="0066053F" w:rsidRDefault="00154DFB">
      <w:pPr>
        <w:spacing w:before="3"/>
        <w:rPr>
          <w:rFonts w:ascii="Times New Roman" w:hAnsi="Times New Roman"/>
          <w:sz w:val="24"/>
          <w:szCs w:val="24"/>
        </w:rPr>
      </w:pPr>
    </w:p>
    <w:p w:rsidR="00154DFB" w:rsidRPr="0066053F" w:rsidRDefault="00154DFB" w:rsidP="00D55F14">
      <w:pPr>
        <w:pStyle w:val="BodyText"/>
        <w:spacing w:line="376" w:lineRule="exact"/>
        <w:ind w:right="289"/>
        <w:jc w:val="both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eastAsia="微软雅黑" w:hint="eastAsia"/>
          <w:lang w:eastAsia="zh-CN"/>
        </w:rPr>
        <w:t>六是加强生态文明建设，绿色发展取得新进展。制定实施生态文明建设目标评价考核</w:t>
      </w:r>
      <w:r w:rsidRPr="0066053F">
        <w:rPr>
          <w:rFonts w:eastAsia="微软雅黑" w:hAnsi="Times New Roman"/>
          <w:spacing w:val="-35"/>
          <w:lang w:eastAsia="zh-CN"/>
        </w:rPr>
        <w:t xml:space="preserve"> </w:t>
      </w:r>
      <w:r w:rsidRPr="0066053F">
        <w:rPr>
          <w:rFonts w:eastAsia="微软雅黑" w:hint="eastAsia"/>
          <w:lang w:eastAsia="zh-CN"/>
        </w:rPr>
        <w:t>办法，建设国家生态文明试验区。强化大气污染治理，二氧化硫、氮氧化物排放量分</w:t>
      </w:r>
      <w:r w:rsidRPr="0066053F">
        <w:rPr>
          <w:rFonts w:eastAsia="微软雅黑" w:hAnsi="Times New Roman"/>
          <w:spacing w:val="-35"/>
          <w:lang w:eastAsia="zh-CN"/>
        </w:rPr>
        <w:t xml:space="preserve"> </w:t>
      </w:r>
      <w:r w:rsidRPr="0066053F">
        <w:rPr>
          <w:rFonts w:eastAsia="微软雅黑" w:hint="eastAsia"/>
          <w:lang w:eastAsia="zh-CN"/>
        </w:rPr>
        <w:t>别下降</w:t>
      </w:r>
      <w:r w:rsidRPr="0066053F">
        <w:rPr>
          <w:rFonts w:eastAsia="微软雅黑" w:hAnsi="Times New Roman"/>
          <w:spacing w:val="-11"/>
          <w:lang w:eastAsia="zh-CN"/>
        </w:rPr>
        <w:t xml:space="preserve"> </w:t>
      </w:r>
      <w:r w:rsidRPr="0066053F">
        <w:rPr>
          <w:rFonts w:eastAsia="Times New Roman" w:hAnsi="Times New Roman"/>
          <w:lang w:eastAsia="zh-CN"/>
        </w:rPr>
        <w:t>5.6%</w:t>
      </w:r>
      <w:r w:rsidRPr="0066053F">
        <w:rPr>
          <w:rFonts w:eastAsia="微软雅黑" w:hint="eastAsia"/>
          <w:lang w:eastAsia="zh-CN"/>
        </w:rPr>
        <w:t>和</w:t>
      </w:r>
      <w:r w:rsidRPr="0066053F">
        <w:rPr>
          <w:rFonts w:eastAsia="微软雅黑" w:hAnsi="Times New Roman"/>
          <w:spacing w:val="-11"/>
          <w:lang w:eastAsia="zh-CN"/>
        </w:rPr>
        <w:t xml:space="preserve"> </w:t>
      </w:r>
      <w:r w:rsidRPr="0066053F">
        <w:rPr>
          <w:rFonts w:eastAsia="Times New Roman" w:hAnsi="Times New Roman"/>
          <w:lang w:eastAsia="zh-CN"/>
        </w:rPr>
        <w:t>4%</w:t>
      </w:r>
      <w:r w:rsidRPr="0066053F">
        <w:rPr>
          <w:rFonts w:eastAsia="微软雅黑" w:hint="eastAsia"/>
          <w:lang w:eastAsia="zh-CN"/>
        </w:rPr>
        <w:t>，</w:t>
      </w:r>
      <w:r w:rsidRPr="0066053F">
        <w:rPr>
          <w:rFonts w:eastAsia="Times New Roman" w:hAnsi="Times New Roman"/>
          <w:lang w:eastAsia="zh-CN"/>
        </w:rPr>
        <w:t>74</w:t>
      </w:r>
      <w:r w:rsidRPr="0066053F">
        <w:rPr>
          <w:rFonts w:eastAsia="Times New Roman" w:hAnsi="Times New Roman"/>
          <w:spacing w:val="-23"/>
          <w:lang w:eastAsia="zh-CN"/>
        </w:rPr>
        <w:t xml:space="preserve"> </w:t>
      </w:r>
      <w:r w:rsidRPr="0066053F">
        <w:rPr>
          <w:rFonts w:eastAsia="微软雅黑" w:hint="eastAsia"/>
          <w:lang w:eastAsia="zh-CN"/>
        </w:rPr>
        <w:t>个重点城市细颗粒物（</w:t>
      </w:r>
      <w:r w:rsidRPr="0066053F">
        <w:rPr>
          <w:rFonts w:eastAsia="Times New Roman" w:hAnsi="Times New Roman"/>
          <w:lang w:eastAsia="zh-CN"/>
        </w:rPr>
        <w:t>PM2.5</w:t>
      </w:r>
      <w:r w:rsidRPr="0066053F">
        <w:rPr>
          <w:rFonts w:eastAsia="微软雅黑" w:hint="eastAsia"/>
          <w:lang w:eastAsia="zh-CN"/>
        </w:rPr>
        <w:t>）年均浓度下降</w:t>
      </w:r>
      <w:r w:rsidRPr="0066053F">
        <w:rPr>
          <w:rFonts w:eastAsia="微软雅黑" w:hAnsi="Times New Roman"/>
          <w:spacing w:val="-11"/>
          <w:lang w:eastAsia="zh-CN"/>
        </w:rPr>
        <w:t xml:space="preserve"> </w:t>
      </w:r>
      <w:r w:rsidRPr="0066053F">
        <w:rPr>
          <w:rFonts w:eastAsia="Times New Roman" w:hAnsi="Times New Roman"/>
          <w:lang w:eastAsia="zh-CN"/>
        </w:rPr>
        <w:t>9.1%</w:t>
      </w:r>
      <w:r w:rsidRPr="0066053F">
        <w:rPr>
          <w:rFonts w:eastAsia="微软雅黑" w:hint="eastAsia"/>
          <w:lang w:eastAsia="zh-CN"/>
        </w:rPr>
        <w:t>。优化能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源结构，清洁能源消费比重提高</w:t>
      </w:r>
      <w:r w:rsidRPr="0066053F">
        <w:rPr>
          <w:rFonts w:ascii="Times New Roman" w:eastAsia="微软雅黑" w:hAnsi="Times New Roman"/>
          <w:spacing w:val="-11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1.7</w:t>
      </w:r>
      <w:r w:rsidRPr="0066053F">
        <w:rPr>
          <w:rFonts w:ascii="Times New Roman" w:hAnsi="Times New Roman"/>
          <w:spacing w:val="-23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个百分点，煤炭消费比重下降</w:t>
      </w:r>
      <w:r w:rsidRPr="0066053F">
        <w:rPr>
          <w:rFonts w:ascii="Times New Roman" w:eastAsia="微软雅黑" w:hAnsi="Times New Roman"/>
          <w:spacing w:val="-11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2</w:t>
      </w:r>
      <w:r w:rsidRPr="0066053F">
        <w:rPr>
          <w:rFonts w:ascii="Times New Roman" w:hAnsi="Times New Roman"/>
          <w:spacing w:val="-23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个百分点。推进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水污染防治，出台土壤污染防治行动计划。开展中央环境保护督察，严肃查处一批环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境违法案件，推动了环保工作深入开展。</w:t>
      </w:r>
    </w:p>
    <w:p w:rsidR="00154DFB" w:rsidRPr="0066053F" w:rsidRDefault="00154DFB">
      <w:pPr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321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Sixth, we strengthened ecological conservation and made fresh progress in</w:t>
      </w:r>
      <w:r w:rsidRPr="0066053F">
        <w:rPr>
          <w:rFonts w:ascii="Times New Roman" w:hAnsi="Times New Roman"/>
          <w:spacing w:val="-3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pursuing green</w:t>
      </w:r>
      <w:r w:rsidRPr="0066053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development.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321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formulated and introduced measures for assessing progress made in</w:t>
      </w:r>
      <w:r w:rsidRPr="0066053F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ecological improvement, and established national pilot zones for ecological conservation.</w:t>
      </w:r>
      <w:r w:rsidRPr="0066053F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We took stronger measures against air pollution and, as a result, saw a</w:t>
      </w:r>
      <w:r w:rsidRPr="0066053F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5.6-percent decline in sulfur dioxide emissions, a 4-percent cut in nitrogen oxide emissions, and</w:t>
      </w:r>
      <w:r w:rsidRPr="0066053F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 9.1-percent drop in the annual average density of fine particulate matter (PM2.5)</w:t>
      </w:r>
      <w:r w:rsidRPr="0066053F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 74 key cities. We continued to improve the energy mix, increasing the share of</w:t>
      </w:r>
      <w:r w:rsidRPr="0066053F">
        <w:rPr>
          <w:rFonts w:ascii="Times New Roman" w:hAnsi="Times New Roman"/>
          <w:spacing w:val="-3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clean energy consumption by 1.7 percentage points and cutting the share of</w:t>
      </w:r>
      <w:r w:rsidRPr="0066053F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coal consumption by 2 percentage</w:t>
      </w:r>
      <w:r w:rsidRPr="0066053F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points.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ind w:right="321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continued efforts to prevent and control water pollution, and adopted an</w:t>
      </w:r>
      <w:r w:rsidRPr="0066053F">
        <w:rPr>
          <w:rFonts w:ascii="Times New Roman" w:hAnsi="Times New Roman"/>
          <w:spacing w:val="-3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action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plan for preventing and controlling soil pollution. Central government inspections</w:t>
      </w:r>
      <w:r w:rsidRPr="0066053F">
        <w:rPr>
          <w:rFonts w:ascii="Times New Roman" w:hAnsi="Times New Roman"/>
          <w:spacing w:val="-3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on environmental protection accountability were launched and violations</w:t>
      </w:r>
      <w:r w:rsidRPr="0066053F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of environmental protection laws were investigated and prosecuted, giving impetus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to deeper efforts to protect the</w:t>
      </w:r>
      <w:r w:rsidRPr="0066053F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environment.</w:t>
      </w:r>
    </w:p>
    <w:p w:rsidR="00154DFB" w:rsidRPr="0066053F" w:rsidRDefault="00154DFB">
      <w:pPr>
        <w:spacing w:before="3"/>
        <w:rPr>
          <w:rFonts w:ascii="Times New Roman" w:hAnsi="Times New Roman"/>
          <w:sz w:val="24"/>
          <w:szCs w:val="24"/>
        </w:rPr>
      </w:pPr>
    </w:p>
    <w:p w:rsidR="00154DFB" w:rsidRPr="0066053F" w:rsidRDefault="00154DFB" w:rsidP="00D55F14">
      <w:pPr>
        <w:pStyle w:val="BodyText"/>
        <w:spacing w:line="376" w:lineRule="exact"/>
        <w:ind w:right="335"/>
        <w:jc w:val="both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七是注重保障和改善民生，人民群众获得感增强。在财政收支压力加大情况下，民生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投入继续增加。出台新的就业创业政策，扎实做好重点人群、重点地区就业工作。全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面推进脱贫攻坚，全国财政专项扶贫资金投入超过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1000</w:t>
      </w:r>
      <w:r w:rsidRPr="0066053F">
        <w:rPr>
          <w:rFonts w:ascii="Times New Roman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亿元。提高低保、优抚、退休人员基本养老金等标准，为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1700</w:t>
      </w:r>
      <w:r w:rsidRPr="0066053F">
        <w:rPr>
          <w:rFonts w:ascii="Times New Roman" w:hAnsi="Times New Roman"/>
          <w:spacing w:val="-34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多万困难和重度残疾人发放生活或护理补贴。财政性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教育经费支出占国内生产总值比例继续超过</w:t>
      </w:r>
      <w:r w:rsidRPr="0066053F">
        <w:rPr>
          <w:rFonts w:ascii="Times New Roman" w:eastAsia="微软雅黑" w:hAnsi="Times New Roman"/>
          <w:spacing w:val="-11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4%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。重点高校招收贫困地区农村学生人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数增长</w:t>
      </w:r>
      <w:r w:rsidRPr="0066053F">
        <w:rPr>
          <w:rFonts w:ascii="Times New Roman" w:eastAsia="微软雅黑" w:hAnsi="Times New Roman"/>
          <w:spacing w:val="-12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21.3%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。免除农村贫困家庭学生普通高中学杂费。全年资助各类学校家庭困难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学生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8400</w:t>
      </w:r>
      <w:r w:rsidRPr="0066053F">
        <w:rPr>
          <w:rFonts w:ascii="Times New Roman" w:hAnsi="Times New Roman"/>
          <w:spacing w:val="-38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多万人次。整合城乡居民基本医保制度，提高财政补助标准。增加基本公共</w:t>
      </w:r>
      <w:r w:rsidRPr="0066053F">
        <w:rPr>
          <w:rFonts w:ascii="Times New Roman" w:eastAsia="微软雅黑" w:hAnsi="微软雅黑" w:hint="eastAsia"/>
          <w:spacing w:val="2"/>
          <w:sz w:val="24"/>
          <w:szCs w:val="24"/>
          <w:lang w:eastAsia="zh-CN"/>
        </w:rPr>
        <w:t>卫生服务经费。实现大病保险全覆盖，符合规定的省内异地就医住院费用可直接结算。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加强基层公共文化服务。实施全民健身计划，体育健儿在里约奥运会、残奥会上再创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佳绩。去年部分地区特别是长江流域发生严重洪涝等灾害，通过及时有力开展抢险救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灾，紧急转移安置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900</w:t>
      </w:r>
      <w:r w:rsidRPr="0066053F">
        <w:rPr>
          <w:rFonts w:ascii="Times New Roman" w:hAnsi="Times New Roman"/>
          <w:spacing w:val="-38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多万人次，最大限度降低了灾害损失，恢复重建有序进行。</w:t>
      </w:r>
    </w:p>
    <w:p w:rsidR="00154DFB" w:rsidRPr="0066053F" w:rsidRDefault="00154DFB">
      <w:pPr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321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Seventh, we gave particular attention to ensuring and improving living</w:t>
      </w:r>
      <w:r w:rsidRPr="0066053F">
        <w:rPr>
          <w:rFonts w:ascii="Times New Roman" w:hAnsi="Times New Roman"/>
          <w:spacing w:val="-2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standards, helping Chinese people gain a stronger sense of</w:t>
      </w:r>
      <w:r w:rsidRPr="0066053F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benefit.</w:t>
      </w:r>
    </w:p>
    <w:p w:rsidR="00154DFB" w:rsidRPr="0066053F" w:rsidRDefault="00154DFB">
      <w:pPr>
        <w:spacing w:before="9"/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63"/>
        <w:ind w:right="188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Despite growing pressure from fiscal imbalance, we continued to increase inputs</w:t>
      </w:r>
      <w:r w:rsidRPr="0066053F">
        <w:rPr>
          <w:rFonts w:ascii="Times New Roman" w:hAnsi="Times New Roman"/>
          <w:spacing w:val="-2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 areas related to living standards. We launched new policies on employment</w:t>
      </w:r>
      <w:r w:rsidRPr="0066053F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business startups, and carried out solid work on increasing employment for</w:t>
      </w:r>
      <w:r w:rsidRPr="0066053F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key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target groups and priority regions. We made all-around progress in key battles</w:t>
      </w:r>
      <w:r w:rsidRPr="0066053F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to eradicate poverty and earmarked over 100 billion yuan from government budgets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for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poverty relief. We increased subsistence allowances, benefits for entitled</w:t>
      </w:r>
      <w:r w:rsidRPr="0066053F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groups, basic pension payments, and other subsidies; and over 17 million people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benefited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through the provision of cost-of-living allowances for people with disabilities</w:t>
      </w:r>
      <w:r w:rsidRPr="0066053F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 financial difficulty and nursing care subsidies for people with severe</w:t>
      </w:r>
      <w:r w:rsidRPr="0066053F">
        <w:rPr>
          <w:rFonts w:ascii="Times New Roman" w:hAnsi="Times New Roman"/>
          <w:spacing w:val="-3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disabilities.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Fiscal spending on education continued to be over 4 percent of GDP. The number</w:t>
      </w:r>
      <w:r w:rsidRPr="0066053F">
        <w:rPr>
          <w:rFonts w:ascii="Times New Roman" w:hAnsi="Times New Roman"/>
          <w:spacing w:val="-2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of students from poor rural areas enrolled in key universities grew by 21.3 percent.</w:t>
      </w:r>
      <w:r w:rsidRPr="0066053F">
        <w:rPr>
          <w:rFonts w:ascii="Times New Roman" w:hAnsi="Times New Roman"/>
          <w:spacing w:val="-4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We waived tuition and miscellaneous fees for students from poor rural families at</w:t>
      </w:r>
      <w:r w:rsidRPr="0066053F">
        <w:rPr>
          <w:rFonts w:ascii="Times New Roman" w:hAnsi="Times New Roman"/>
          <w:spacing w:val="-3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regular senior high schools. Over the course of the year, more than 84 million grants</w:t>
      </w:r>
      <w:r w:rsidRPr="0066053F">
        <w:rPr>
          <w:rFonts w:ascii="Times New Roman" w:hAnsi="Times New Roman"/>
          <w:spacing w:val="-2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were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given to students from poor families studying in all types of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schools.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198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The basic health insurance systems for rural and nonworking urban residents</w:t>
      </w:r>
      <w:r w:rsidRPr="0066053F">
        <w:rPr>
          <w:rFonts w:ascii="Times New Roman" w:hAnsi="Times New Roman"/>
          <w:spacing w:val="-3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were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merged and government subsidies for the system were increased. More funding</w:t>
      </w:r>
      <w:r w:rsidRPr="0066053F">
        <w:rPr>
          <w:rFonts w:ascii="Times New Roman" w:hAnsi="Times New Roman"/>
          <w:spacing w:val="-2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was provided for basic public health services. Full coverage of the serious</w:t>
      </w:r>
      <w:r w:rsidRPr="0066053F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disease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insurance scheme was achieved, and healthcare costs meeting relevant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provisions can now be settled on the spot when incurred anywhere within the</w:t>
      </w:r>
      <w:r w:rsidRPr="0066053F">
        <w:rPr>
          <w:rFonts w:ascii="Times New Roman" w:hAnsi="Times New Roman"/>
          <w:spacing w:val="-2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provincial-level administrative area where insurance is</w:t>
      </w:r>
      <w:r w:rsidRPr="0066053F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registered.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5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increased public cultural services at the community level. The Fitness for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All initiative was launched, and Chinese athletes gave an excellent performance at</w:t>
      </w:r>
      <w:r w:rsidRPr="0066053F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Olympic Games and Paralympic Games in Rio de</w:t>
      </w:r>
      <w:r w:rsidRPr="0066053F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Janeiro.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Last year, parts of the country, especially the Yangtze basin, were hit by</w:t>
      </w:r>
      <w:r w:rsidRPr="0066053F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severe flooding and other disasters. We acted quickly to provide effective rescue and</w:t>
      </w:r>
      <w:r w:rsidRPr="0066053F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relief,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swiftly relocated over 9 million people, minimized damage and loss, and</w:t>
      </w:r>
      <w:r w:rsidRPr="0066053F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made systematic progress with recovery and reconstruction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efforts.</w:t>
      </w:r>
    </w:p>
    <w:p w:rsidR="00154DFB" w:rsidRPr="0066053F" w:rsidRDefault="00154DFB">
      <w:pPr>
        <w:spacing w:before="9"/>
        <w:rPr>
          <w:rFonts w:ascii="Times New Roman" w:hAnsi="Times New Roman"/>
          <w:sz w:val="24"/>
          <w:szCs w:val="24"/>
        </w:rPr>
      </w:pPr>
    </w:p>
    <w:p w:rsidR="00154DFB" w:rsidRPr="0066053F" w:rsidRDefault="00154DFB" w:rsidP="00D55F14">
      <w:pPr>
        <w:pStyle w:val="BodyText"/>
        <w:spacing w:line="237" w:lineRule="auto"/>
        <w:ind w:right="156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eastAsia="微软雅黑" w:hint="eastAsia"/>
          <w:lang w:eastAsia="zh-CN"/>
        </w:rPr>
        <w:t>八是推进政府建设和治理创新，社会保持和谐稳定。国务院提请全国人大常委会审议</w:t>
      </w:r>
      <w:r w:rsidRPr="0066053F">
        <w:rPr>
          <w:rFonts w:eastAsia="微软雅黑" w:hAnsi="Times New Roman"/>
          <w:lang w:eastAsia="zh-CN"/>
        </w:rPr>
        <w:t xml:space="preserve"> </w:t>
      </w:r>
      <w:r w:rsidRPr="0066053F">
        <w:rPr>
          <w:rFonts w:eastAsia="微软雅黑" w:hint="eastAsia"/>
          <w:lang w:eastAsia="zh-CN"/>
        </w:rPr>
        <w:t>法律议案</w:t>
      </w:r>
      <w:r w:rsidRPr="0066053F">
        <w:rPr>
          <w:rFonts w:eastAsia="微软雅黑" w:hAnsi="Times New Roman"/>
          <w:spacing w:val="-12"/>
          <w:lang w:eastAsia="zh-CN"/>
        </w:rPr>
        <w:t xml:space="preserve"> </w:t>
      </w:r>
      <w:r w:rsidRPr="0066053F">
        <w:rPr>
          <w:rFonts w:eastAsia="Times New Roman" w:hAnsi="Times New Roman"/>
          <w:lang w:eastAsia="zh-CN"/>
        </w:rPr>
        <w:t>13</w:t>
      </w:r>
      <w:r w:rsidRPr="0066053F">
        <w:rPr>
          <w:rFonts w:eastAsia="Times New Roman" w:hAnsi="Times New Roman"/>
          <w:spacing w:val="-23"/>
          <w:lang w:eastAsia="zh-CN"/>
        </w:rPr>
        <w:t xml:space="preserve"> </w:t>
      </w:r>
      <w:r w:rsidRPr="0066053F">
        <w:rPr>
          <w:rFonts w:eastAsia="微软雅黑" w:hint="eastAsia"/>
          <w:lang w:eastAsia="zh-CN"/>
        </w:rPr>
        <w:t>件，制定修订行政法规</w:t>
      </w:r>
      <w:r w:rsidRPr="0066053F">
        <w:rPr>
          <w:rFonts w:eastAsia="微软雅黑" w:hAnsi="Times New Roman"/>
          <w:spacing w:val="-12"/>
          <w:lang w:eastAsia="zh-CN"/>
        </w:rPr>
        <w:t xml:space="preserve"> </w:t>
      </w:r>
      <w:r w:rsidRPr="0066053F">
        <w:rPr>
          <w:rFonts w:eastAsia="Times New Roman" w:hAnsi="Times New Roman"/>
          <w:lang w:eastAsia="zh-CN"/>
        </w:rPr>
        <w:t>8</w:t>
      </w:r>
      <w:r w:rsidRPr="0066053F">
        <w:rPr>
          <w:rFonts w:eastAsia="Times New Roman" w:hAnsi="Times New Roman"/>
          <w:spacing w:val="-23"/>
          <w:lang w:eastAsia="zh-CN"/>
        </w:rPr>
        <w:t xml:space="preserve"> </w:t>
      </w:r>
      <w:r w:rsidRPr="0066053F">
        <w:rPr>
          <w:rFonts w:eastAsia="微软雅黑" w:hint="eastAsia"/>
          <w:lang w:eastAsia="zh-CN"/>
        </w:rPr>
        <w:t>件。完善公共决策吸纳民意机制，认真办理人大</w:t>
      </w:r>
      <w:r w:rsidRPr="0066053F">
        <w:rPr>
          <w:rFonts w:eastAsia="微软雅黑" w:hAnsi="Times New Roman"/>
          <w:lang w:eastAsia="zh-CN"/>
        </w:rPr>
        <w:t xml:space="preserve"> </w:t>
      </w:r>
      <w:r w:rsidRPr="0066053F">
        <w:rPr>
          <w:rFonts w:eastAsia="微软雅黑" w:hint="eastAsia"/>
          <w:lang w:eastAsia="zh-CN"/>
        </w:rPr>
        <w:t>代表建议和政协委员提案。推进政务公开，省级政府部门权力和责任清单全面公布。</w:t>
      </w:r>
      <w:r w:rsidRPr="0066053F">
        <w:rPr>
          <w:rFonts w:eastAsia="微软雅黑" w:hAnsi="Times New Roman"/>
          <w:lang w:eastAsia="zh-CN"/>
        </w:rPr>
        <w:t xml:space="preserve"> </w:t>
      </w:r>
      <w:r w:rsidRPr="0066053F">
        <w:rPr>
          <w:rFonts w:eastAsia="微软雅黑" w:hint="eastAsia"/>
          <w:lang w:eastAsia="zh-CN"/>
        </w:rPr>
        <w:t>加大督查问责力度，组织开展第三次国务院大督查，对去产能、民间投资等政策落实</w:t>
      </w:r>
      <w:r w:rsidRPr="0066053F">
        <w:rPr>
          <w:rFonts w:eastAsia="微软雅黑" w:hAnsi="Times New Roman"/>
          <w:lang w:eastAsia="zh-CN"/>
        </w:rPr>
        <w:t xml:space="preserve"> </w:t>
      </w:r>
      <w:r w:rsidRPr="0066053F">
        <w:rPr>
          <w:rFonts w:eastAsia="微软雅黑" w:hint="eastAsia"/>
          <w:lang w:eastAsia="zh-CN"/>
        </w:rPr>
        <w:t>情况进行专项督查和第三方评估，严肃查处一些地区违规新建钢铁项目、生产销售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“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地条钢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>”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等行为。加强安全生产工作，事故总量和重特大事故数量继续下降。强化</w:t>
      </w:r>
    </w:p>
    <w:p w:rsidR="00154DFB" w:rsidRPr="0066053F" w:rsidRDefault="00154DFB">
      <w:pPr>
        <w:pStyle w:val="BodyText"/>
        <w:spacing w:line="380" w:lineRule="exact"/>
        <w:ind w:right="321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社会治安综合治理，依法打击违法犯罪，有力维护了国家安全和公共安全。</w:t>
      </w:r>
    </w:p>
    <w:p w:rsidR="00154DFB" w:rsidRPr="0066053F" w:rsidRDefault="00154DFB">
      <w:pPr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321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Eighth, we continued to enhance government performance and improve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governance, thus ensuring social harmony and</w:t>
      </w:r>
      <w:r w:rsidRPr="0066053F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stability.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 w:rsidP="000E7329">
      <w:pPr>
        <w:pStyle w:val="BodyText"/>
        <w:spacing w:before="134"/>
        <w:ind w:right="253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The State Council submitted 13 legislative proposals to the Standing Committee</w:t>
      </w:r>
      <w:r w:rsidRPr="0066053F">
        <w:rPr>
          <w:rFonts w:ascii="Times New Roman" w:hAnsi="Times New Roman"/>
          <w:spacing w:val="6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of  the National People’s Congress (NPC) for approval and adopted or revised 8 sets</w:t>
      </w:r>
      <w:r w:rsidRPr="0066053F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of administrative regulations. We improved mechanisms for drawing on public</w:t>
      </w:r>
      <w:r w:rsidRPr="0066053F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opinions in decision making on public issues and worked witl1 keen attention to handle</w:t>
      </w:r>
      <w:r w:rsidRPr="0066053F"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 proposals and suggestions of NPC deputies and CPPCC National Committee</w:t>
      </w:r>
      <w:r w:rsidRPr="0066053F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members.</w:t>
      </w:r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We made progress in strengthening government transparency by releasing lists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of the powers and responsibilities of all provincial-level government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departments.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321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intensified accountability inspections. The third State Council</w:t>
      </w:r>
      <w:r w:rsidRPr="0066053F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accountability inspection was carried out; special inspections and third-party evaluations</w:t>
      </w:r>
      <w:r w:rsidRPr="0066053F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were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conducted on the implementation of policies related to cutting overcapacity</w:t>
      </w:r>
      <w:r w:rsidRPr="0066053F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encouraging private investment; and new steel projects launched in breach</w:t>
      </w:r>
      <w:r w:rsidRPr="0066053F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of regulations and the production and sale of substandard steel products were</w:t>
      </w:r>
      <w:r w:rsidRPr="0066053F">
        <w:rPr>
          <w:rFonts w:ascii="Times New Roman" w:hAnsi="Times New Roman"/>
          <w:spacing w:val="-3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strictly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investigated and dealt</w:t>
      </w:r>
      <w:r w:rsidRPr="0066053F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with.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5"/>
        <w:ind w:right="321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strengthened workplace safety efforts and saw a continued decline in the</w:t>
      </w:r>
      <w:r w:rsidRPr="0066053F">
        <w:rPr>
          <w:rFonts w:ascii="Times New Roman" w:hAnsi="Times New Roman"/>
          <w:spacing w:val="-3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total number of accidents and in the number of accidents of a serious</w:t>
      </w:r>
      <w:r w:rsidRPr="0066053F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nature.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350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took comprehensive measures to maintain law and order and, in accordance</w:t>
      </w:r>
      <w:r w:rsidRPr="0066053F">
        <w:rPr>
          <w:rFonts w:ascii="Times New Roman" w:hAnsi="Times New Roman"/>
          <w:spacing w:val="-3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with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law, cracked down on crime and other violations, effectively safeguarding</w:t>
      </w:r>
      <w:r w:rsidRPr="0066053F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national and public</w:t>
      </w:r>
      <w:r w:rsidRPr="0066053F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security.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line="376" w:lineRule="exact"/>
        <w:ind w:right="66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pacing w:val="2"/>
          <w:sz w:val="24"/>
          <w:szCs w:val="24"/>
          <w:lang w:eastAsia="zh-CN"/>
        </w:rPr>
        <w:t>扎实开展</w:t>
      </w:r>
      <w:r w:rsidRPr="0066053F">
        <w:rPr>
          <w:rFonts w:ascii="Times New Roman" w:eastAsia="微软雅黑" w:hAnsi="Times New Roman"/>
          <w:spacing w:val="2"/>
          <w:sz w:val="24"/>
          <w:szCs w:val="24"/>
          <w:lang w:eastAsia="zh-CN"/>
        </w:rPr>
        <w:t>“</w:t>
      </w:r>
      <w:r w:rsidRPr="0066053F">
        <w:rPr>
          <w:rFonts w:ascii="Times New Roman" w:eastAsia="微软雅黑" w:hAnsi="微软雅黑" w:hint="eastAsia"/>
          <w:spacing w:val="2"/>
          <w:sz w:val="24"/>
          <w:szCs w:val="24"/>
          <w:lang w:eastAsia="zh-CN"/>
        </w:rPr>
        <w:t>两学一做</w:t>
      </w:r>
      <w:r w:rsidRPr="0066053F">
        <w:rPr>
          <w:rFonts w:ascii="Times New Roman" w:eastAsia="微软雅黑" w:hAnsi="Times New Roman"/>
          <w:spacing w:val="2"/>
          <w:sz w:val="24"/>
          <w:szCs w:val="24"/>
          <w:lang w:eastAsia="zh-CN"/>
        </w:rPr>
        <w:t>”</w:t>
      </w:r>
      <w:r w:rsidRPr="0066053F">
        <w:rPr>
          <w:rFonts w:ascii="Times New Roman" w:eastAsia="微软雅黑" w:hAnsi="微软雅黑" w:hint="eastAsia"/>
          <w:spacing w:val="2"/>
          <w:sz w:val="24"/>
          <w:szCs w:val="24"/>
          <w:lang w:eastAsia="zh-CN"/>
        </w:rPr>
        <w:t>学习教育，认真落实党中央八项规定精神，坚决纠正</w:t>
      </w:r>
      <w:r w:rsidRPr="0066053F">
        <w:rPr>
          <w:rFonts w:ascii="Times New Roman" w:eastAsia="微软雅黑" w:hAnsi="Times New Roman"/>
          <w:spacing w:val="2"/>
          <w:sz w:val="24"/>
          <w:szCs w:val="24"/>
          <w:lang w:eastAsia="zh-CN"/>
        </w:rPr>
        <w:t>“</w:t>
      </w:r>
      <w:r w:rsidRPr="0066053F">
        <w:rPr>
          <w:rFonts w:ascii="Times New Roman" w:eastAsia="微软雅黑" w:hAnsi="微软雅黑" w:hint="eastAsia"/>
          <w:spacing w:val="2"/>
          <w:sz w:val="24"/>
          <w:szCs w:val="24"/>
          <w:lang w:eastAsia="zh-CN"/>
        </w:rPr>
        <w:t>四风</w:t>
      </w:r>
      <w:r w:rsidRPr="0066053F">
        <w:rPr>
          <w:rFonts w:ascii="Times New Roman" w:eastAsia="微软雅黑" w:hAnsi="Times New Roman"/>
          <w:spacing w:val="2"/>
          <w:sz w:val="24"/>
          <w:szCs w:val="24"/>
          <w:lang w:eastAsia="zh-CN"/>
        </w:rPr>
        <w:t>”</w:t>
      </w:r>
      <w:r w:rsidRPr="0066053F">
        <w:rPr>
          <w:rFonts w:ascii="Times New Roman" w:eastAsia="微软雅黑" w:hAnsi="微软雅黑" w:hint="eastAsia"/>
          <w:spacing w:val="2"/>
          <w:sz w:val="24"/>
          <w:szCs w:val="24"/>
          <w:lang w:eastAsia="zh-CN"/>
        </w:rPr>
        <w:t>，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2"/>
          <w:sz w:val="24"/>
          <w:szCs w:val="24"/>
          <w:lang w:eastAsia="zh-CN"/>
        </w:rPr>
        <w:t>严格执行国务院</w:t>
      </w:r>
      <w:r w:rsidRPr="0066053F">
        <w:rPr>
          <w:rFonts w:ascii="Times New Roman" w:eastAsia="微软雅黑" w:hAnsi="Times New Roman"/>
          <w:spacing w:val="2"/>
          <w:sz w:val="24"/>
          <w:szCs w:val="24"/>
          <w:lang w:eastAsia="zh-CN"/>
        </w:rPr>
        <w:t>“</w:t>
      </w:r>
      <w:r w:rsidRPr="0066053F">
        <w:rPr>
          <w:rFonts w:ascii="Times New Roman" w:eastAsia="微软雅黑" w:hAnsi="微软雅黑" w:hint="eastAsia"/>
          <w:spacing w:val="2"/>
          <w:sz w:val="24"/>
          <w:szCs w:val="24"/>
          <w:lang w:eastAsia="zh-CN"/>
        </w:rPr>
        <w:t>约法三章</w:t>
      </w:r>
      <w:r w:rsidRPr="0066053F">
        <w:rPr>
          <w:rFonts w:ascii="Times New Roman" w:eastAsia="微软雅黑" w:hAnsi="Times New Roman"/>
          <w:spacing w:val="2"/>
          <w:sz w:val="24"/>
          <w:szCs w:val="24"/>
          <w:lang w:eastAsia="zh-CN"/>
        </w:rPr>
        <w:t>”</w:t>
      </w:r>
      <w:r w:rsidRPr="0066053F">
        <w:rPr>
          <w:rFonts w:ascii="Times New Roman" w:eastAsia="微软雅黑" w:hAnsi="微软雅黑" w:hint="eastAsia"/>
          <w:spacing w:val="2"/>
          <w:sz w:val="24"/>
          <w:szCs w:val="24"/>
          <w:lang w:eastAsia="zh-CN"/>
        </w:rPr>
        <w:t>。依法惩处一批腐败分子，反腐败斗争形成压倒性态势。</w:t>
      </w:r>
    </w:p>
    <w:p w:rsidR="00154DFB" w:rsidRPr="0066053F" w:rsidRDefault="00154DFB">
      <w:pPr>
        <w:spacing w:before="16"/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321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carried out in earnest activities to enable Party members to gain a</w:t>
      </w:r>
      <w:r w:rsidRPr="0066053F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good understanding of the Party Constitution, Party regulations, and General Secretary</w:t>
      </w:r>
      <w:r w:rsidRPr="0066053F">
        <w:rPr>
          <w:rFonts w:ascii="Times New Roman" w:hAnsi="Times New Roman"/>
          <w:spacing w:val="-3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Xi Jinping’s major policy addresses and to meet Party standards. We</w:t>
      </w:r>
      <w:r w:rsidRPr="0066053F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worked scrupulously to ensure compliance with the Party Central Committee’s</w:t>
      </w:r>
      <w:r w:rsidRPr="0066053F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eight-point decision on improving Party and government conduct, took firm action to</w:t>
      </w:r>
      <w:r w:rsidRPr="0066053F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address formalism, bureaucratism, hedonism, and extravagance, and rigorously enforced</w:t>
      </w:r>
      <w:r w:rsidRPr="0066053F">
        <w:rPr>
          <w:rFonts w:ascii="Times New Roman" w:hAnsi="Times New Roman"/>
          <w:spacing w:val="-3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State Council’s three-point decision on curbing government spending. We punished</w:t>
      </w:r>
      <w:r w:rsidRPr="0066053F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  <w:sectPr w:rsidR="00154DFB" w:rsidRPr="0066053F">
          <w:pgSz w:w="11910" w:h="16840"/>
          <w:pgMar w:top="1720" w:right="1480" w:bottom="280" w:left="1660" w:header="708" w:footer="0" w:gutter="0"/>
          <w:cols w:space="720"/>
        </w:sectPr>
      </w:pPr>
    </w:p>
    <w:p w:rsidR="00154DFB" w:rsidRPr="0066053F" w:rsidRDefault="00154DFB">
      <w:pPr>
        <w:pStyle w:val="BodyText"/>
        <w:spacing w:before="63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number of corrupt officials in accordance with law, and the fight against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corruption has built up irresistible</w:t>
      </w:r>
      <w:r w:rsidRPr="0066053F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momentum.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line="237" w:lineRule="auto"/>
        <w:ind w:right="301"/>
        <w:jc w:val="both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过去一年，中国特色大国外交卓有成效。习近平主席等国家领导人出访多国，出席亚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太经合组织领导人非正式会议、上海合作组织峰会、金砖国家领导人会晤、核安全峰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会、联大系列高级别会议、亚欧首脑会议、东亚合作领导人系列会议等重大活动。成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功举办澜沧江－湄公河合作首次领导人会议。同主要大国协调合作得到加强，同周边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国家全面合作持续推进，同发展中国家友好合作不断深化，同联合国等国际组织联系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更加密切。积极促进全球治理体系改革与完善。推动《巴黎协定》生效。经济外交、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人文交流成果丰硕。坚定维护国家领土主权和海洋权益。中国作为负责任大国，在国</w:t>
      </w:r>
      <w:r w:rsidRPr="0066053F">
        <w:rPr>
          <w:rFonts w:ascii="Times New Roman" w:eastAsia="微软雅黑" w:hAnsi="Times New Roman"/>
          <w:spacing w:val="-34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际和地区事务中发挥了建设性作用，为世界和平与发展作出了重要贡献。</w:t>
      </w:r>
    </w:p>
    <w:p w:rsidR="00154DFB" w:rsidRPr="0066053F" w:rsidRDefault="00154DFB">
      <w:pPr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As a major country, China has made outstanding achievements in its diplomacy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with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distinctive features over the past year. President Xi Jinping and other Chinese</w:t>
      </w:r>
      <w:r w:rsidRPr="0066053F">
        <w:rPr>
          <w:rFonts w:ascii="Times New Roman" w:hAnsi="Times New Roman"/>
          <w:spacing w:val="-3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leaders visited many countries. They attended major international events, including the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24th APEC Economic Leaders Meeting, the Shanghai Cooperation Organization</w:t>
      </w:r>
      <w:r w:rsidRPr="0066053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Summit, the BRICS Leaders Meeting, the Nuclear Security Summit, high-level meetings of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71st session of the UN General Assembly, the Asia-Europe Meeting, and the</w:t>
      </w:r>
      <w:r w:rsidRPr="0066053F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East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Asian leaders’ meetings on cooperation. We hosted the first-ever</w:t>
      </w:r>
      <w:r w:rsidRPr="0066053F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Lancang-Mekong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Cooperation Leaders</w:t>
      </w:r>
      <w:r w:rsidRPr="0066053F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Meeting.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5"/>
        <w:ind w:right="22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China’s coordination and cooperation with other major countries were</w:t>
      </w:r>
      <w:r w:rsidRPr="0066053F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strengthened, its comprehensive cooperation with neighboring countries continued to be</w:t>
      </w:r>
      <w:r w:rsidRPr="0066053F">
        <w:rPr>
          <w:rFonts w:ascii="Times New Roman" w:hAnsi="Times New Roman"/>
          <w:spacing w:val="-3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boosted, its friendship and cooperation with other developing countries were deepened,</w:t>
      </w:r>
      <w:r w:rsidRPr="0066053F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its interactions with the UN and other international organizations became</w:t>
      </w:r>
      <w:r w:rsidRPr="0066053F">
        <w:rPr>
          <w:rFonts w:ascii="Times New Roman" w:hAnsi="Times New Roman"/>
          <w:spacing w:val="-3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closer.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China was actively involved in reforming and improving the global</w:t>
      </w:r>
      <w:r w:rsidRPr="0066053F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governance system. We played our part in ensuring that the Paris Agreement was put into</w:t>
      </w:r>
      <w:r w:rsidRPr="0066053F">
        <w:rPr>
          <w:rFonts w:ascii="Times New Roman" w:hAnsi="Times New Roman"/>
          <w:spacing w:val="-3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force. Economic diplomacy and personal and cultural exchanges yielded notable</w:t>
      </w:r>
      <w:r w:rsidRPr="0066053F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outcomes.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We were resolute in upholding China’s sovereignty, territorial integrity, and</w:t>
      </w:r>
      <w:r w:rsidRPr="0066053F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maritime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rights and interests. As a responsible major country, China has been playing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 constructive role in international and regional issues and has made</w:t>
      </w:r>
      <w:r w:rsidRPr="0066053F"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significant contributions to world peace and</w:t>
      </w:r>
      <w:r w:rsidRPr="0066053F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development.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line="237" w:lineRule="auto"/>
        <w:ind w:right="273"/>
        <w:jc w:val="both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隆重庆祝中国共产党成立</w:t>
      </w:r>
      <w:r w:rsidRPr="0066053F">
        <w:rPr>
          <w:rFonts w:ascii="Times New Roman" w:eastAsia="微软雅黑" w:hAnsi="Times New Roman"/>
          <w:spacing w:val="-10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95</w:t>
      </w:r>
      <w:r w:rsidRPr="0066053F">
        <w:rPr>
          <w:rFonts w:ascii="Times New Roman" w:hAnsi="Times New Roman"/>
          <w:spacing w:val="-22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周年，隆重纪念中国工农红军长征胜利</w:t>
      </w:r>
      <w:r w:rsidRPr="0066053F">
        <w:rPr>
          <w:rFonts w:ascii="Times New Roman" w:eastAsia="微软雅黑" w:hAnsi="Times New Roman"/>
          <w:spacing w:val="-10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80</w:t>
      </w:r>
      <w:r w:rsidRPr="0066053F">
        <w:rPr>
          <w:rFonts w:ascii="Times New Roman" w:hAnsi="Times New Roman"/>
          <w:spacing w:val="-24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周年，宣示了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我们不忘初心、继续前进、战胜一切困难的坚强意志，彰显了全国人民走好新的长征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路、不断夺取新胜利的坚定决心！</w:t>
      </w:r>
    </w:p>
    <w:p w:rsidR="00154DFB" w:rsidRPr="0066053F" w:rsidRDefault="00154DFB">
      <w:pPr>
        <w:spacing w:before="13"/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spacing w:before="63"/>
        <w:ind w:right="350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celebrated the 95th anniversary of the founding of the Communist Party of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China and the 80th anniversary of the victory of the Long March of the Chinese</w:t>
      </w:r>
      <w:r w:rsidRPr="0066053F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Workers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Peasants’ Red Army, demonstrating our unshakeable will to remain true to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 founding mission of the Party, to keep pressing ahead, and to overcome</w:t>
      </w:r>
      <w:r w:rsidRPr="0066053F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all difficulties, and showing the firm determination of all Chinese people to keep up</w:t>
      </w:r>
      <w:r w:rsidRPr="0066053F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our stride on the new Long March and continue striving for new</w:t>
      </w:r>
      <w:r w:rsidRPr="0066053F">
        <w:rPr>
          <w:rFonts w:ascii="Times New Roman" w:hAnsi="Times New Roman"/>
          <w:spacing w:val="-2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victories.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ind w:right="321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各位代表！</w:t>
      </w:r>
    </w:p>
    <w:p w:rsidR="00154DFB" w:rsidRPr="0066053F" w:rsidRDefault="00154DFB">
      <w:pPr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321"/>
        <w:rPr>
          <w:rFonts w:ascii="Times New Roman" w:hAnsi="Times New Roman"/>
          <w:sz w:val="24"/>
          <w:szCs w:val="24"/>
          <w:lang w:eastAsia="zh-CN"/>
        </w:rPr>
      </w:pPr>
      <w:r w:rsidRPr="0066053F">
        <w:rPr>
          <w:rFonts w:ascii="Times New Roman" w:hAnsi="Times New Roman"/>
          <w:sz w:val="24"/>
          <w:szCs w:val="24"/>
          <w:lang w:eastAsia="zh-CN"/>
        </w:rPr>
        <w:t>Esteemed</w:t>
      </w:r>
      <w:r w:rsidRPr="0066053F">
        <w:rPr>
          <w:rFonts w:ascii="Times New Roman" w:hAnsi="Times New Roman"/>
          <w:spacing w:val="-6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Deputies,</w:t>
      </w:r>
    </w:p>
    <w:p w:rsidR="00154DFB" w:rsidRPr="0066053F" w:rsidRDefault="00154DFB">
      <w:pPr>
        <w:rPr>
          <w:rFonts w:ascii="Times New Roman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spacing w:line="237" w:lineRule="auto"/>
        <w:ind w:right="66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过去一年取得的成绩，是以习近平同志为核心的党中央正确领导的结果，是全党全军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全国各族人民团结奋斗的结果。我代表国务院，向全国各族人民，向各民主党派、各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2"/>
          <w:sz w:val="24"/>
          <w:szCs w:val="24"/>
          <w:lang w:eastAsia="zh-CN"/>
        </w:rPr>
        <w:t>人民团体和各界人士，表示诚挚感谢！向香港特别行政区同胞、澳门特别行政区同胞、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2"/>
          <w:sz w:val="24"/>
          <w:szCs w:val="24"/>
          <w:lang w:eastAsia="zh-CN"/>
        </w:rPr>
        <w:t>台湾同胞和海外侨胞，表示诚挚感谢！向关心和支持中国现代化建设事业的各国政府、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国际组织和各国朋友，表示诚挚感谢！</w:t>
      </w:r>
    </w:p>
    <w:p w:rsidR="00154DFB" w:rsidRPr="0066053F" w:rsidRDefault="00154DFB">
      <w:pPr>
        <w:spacing w:before="1"/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338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owe all the achievements made over the past year to the sound leadership of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Party Central Committee with Comrade Xi Jinping at its core and the</w:t>
      </w:r>
      <w:r w:rsidRPr="0066053F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concerted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efforts of the Party, the military, and the people of all our nation’s ethnic groups.</w:t>
      </w:r>
      <w:r w:rsidRPr="0066053F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On behalf of the State Council, I wish to express our sincere gratitude to all our</w:t>
      </w:r>
      <w:r w:rsidRPr="0066053F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people, including public figures from all sectors of society, and to other parties and</w:t>
      </w:r>
      <w:r w:rsidRPr="0066053F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people’s organizations. I express our sincere appreciation to our fellow countrymen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women in the Hong Kong and Macao special administrative regions and in</w:t>
      </w:r>
      <w:r w:rsidRPr="0066053F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Taiwan, and to Chinese nationals overseas. I also wish to express our heartfelt thanks to</w:t>
      </w:r>
      <w:r w:rsidRPr="0066053F">
        <w:rPr>
          <w:rFonts w:ascii="Times New Roman" w:hAnsi="Times New Roman"/>
          <w:spacing w:val="-3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 governments of other countries, international organizations, and friends from all</w:t>
      </w:r>
      <w:r w:rsidRPr="0066053F">
        <w:rPr>
          <w:rFonts w:ascii="Times New Roman" w:hAnsi="Times New Roman"/>
          <w:spacing w:val="-3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over the world who have shown understanding and support for China in its endeavor</w:t>
      </w:r>
      <w:r w:rsidRPr="0066053F">
        <w:rPr>
          <w:rFonts w:ascii="Times New Roman" w:hAnsi="Times New Roman"/>
          <w:spacing w:val="-2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to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modernize.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 w:rsidP="000E7329">
      <w:pPr>
        <w:pStyle w:val="BodyText"/>
        <w:spacing w:line="237" w:lineRule="auto"/>
        <w:ind w:right="482"/>
        <w:jc w:val="both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eastAsia="微软雅黑" w:hint="eastAsia"/>
          <w:lang w:eastAsia="zh-CN"/>
        </w:rPr>
        <w:t>我们也清醒看到，经济社会发展中还存在不少困难和问题。经济增长内生动力仍需增</w:t>
      </w:r>
      <w:r w:rsidRPr="0066053F">
        <w:rPr>
          <w:rFonts w:eastAsia="微软雅黑" w:hAnsi="Times New Roman"/>
          <w:spacing w:val="-35"/>
          <w:lang w:eastAsia="zh-CN"/>
        </w:rPr>
        <w:t xml:space="preserve"> </w:t>
      </w:r>
      <w:r w:rsidRPr="0066053F">
        <w:rPr>
          <w:rFonts w:eastAsia="微软雅黑" w:hint="eastAsia"/>
          <w:lang w:eastAsia="zh-CN"/>
        </w:rPr>
        <w:t>强，部分行业产能过剩严重，一些企业生产经营困难较多，地区经济走势分化，财政</w:t>
      </w:r>
      <w:r w:rsidRPr="0066053F">
        <w:rPr>
          <w:rFonts w:eastAsia="微软雅黑" w:hAnsi="Times New Roman"/>
          <w:spacing w:val="-35"/>
          <w:lang w:eastAsia="zh-CN"/>
        </w:rPr>
        <w:t xml:space="preserve"> </w:t>
      </w:r>
      <w:r w:rsidRPr="0066053F">
        <w:rPr>
          <w:rFonts w:eastAsia="微软雅黑" w:hint="eastAsia"/>
          <w:lang w:eastAsia="zh-CN"/>
        </w:rPr>
        <w:t>收支矛盾较大，经济金融风险隐患不容忽视。环境污染形势依然严峻，特别是一些地</w:t>
      </w:r>
      <w:r w:rsidRPr="0066053F">
        <w:rPr>
          <w:rFonts w:eastAsia="微软雅黑" w:hAnsi="Times New Roman"/>
          <w:spacing w:val="-35"/>
          <w:lang w:eastAsia="zh-CN"/>
        </w:rPr>
        <w:t xml:space="preserve"> </w:t>
      </w:r>
      <w:r w:rsidRPr="0066053F">
        <w:rPr>
          <w:rFonts w:eastAsia="微软雅黑" w:hint="eastAsia"/>
          <w:lang w:eastAsia="zh-CN"/>
        </w:rPr>
        <w:t>区严重雾霾频发，治理措施需要进一步加强。在住房、教育、医疗、养老、食品药品</w:t>
      </w:r>
      <w:r w:rsidRPr="0066053F">
        <w:rPr>
          <w:rFonts w:eastAsia="微软雅黑" w:hAnsi="Times New Roman"/>
          <w:spacing w:val="-35"/>
          <w:lang w:eastAsia="zh-CN"/>
        </w:rPr>
        <w:t xml:space="preserve"> </w:t>
      </w:r>
      <w:r w:rsidRPr="0066053F">
        <w:rPr>
          <w:rFonts w:eastAsia="微软雅黑" w:hint="eastAsia"/>
          <w:lang w:eastAsia="zh-CN"/>
        </w:rPr>
        <w:t>安全、收入分配等方面，人民群众还有不少不满意的地方。煤矿、建筑、交通等领域</w:t>
      </w:r>
      <w:r w:rsidRPr="0066053F">
        <w:rPr>
          <w:rFonts w:eastAsia="微软雅黑" w:hAnsi="Times New Roman"/>
          <w:spacing w:val="-35"/>
          <w:lang w:eastAsia="zh-CN"/>
        </w:rPr>
        <w:t xml:space="preserve"> </w:t>
      </w:r>
      <w:r w:rsidRPr="0066053F">
        <w:rPr>
          <w:rFonts w:eastAsia="微软雅黑" w:hint="eastAsia"/>
          <w:lang w:eastAsia="zh-CN"/>
        </w:rPr>
        <w:t>发生了一些重大安全事故，令人痛心。政府工作存在不足，有些改革举措和政策落实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不到位，涉企收费多、群众办事难等问题仍较突出，行政执法中存在不规范不公正不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文明现象，少数干部懒政怠政、推诿扯皮，一些领域腐败问题时有发生。我们一定要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直面挑战，敢于担当，全力以赴做好政府工作，不辱历史使命，不负人民重托。</w:t>
      </w:r>
    </w:p>
    <w:p w:rsidR="00154DFB" w:rsidRPr="0066053F" w:rsidRDefault="00154DFB">
      <w:pPr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 w:rsidP="000E7329">
      <w:pPr>
        <w:pStyle w:val="BodyText"/>
        <w:ind w:right="267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Yet we must not lose sight of the many problems and challenges China faces</w:t>
      </w:r>
      <w:r w:rsidRPr="0066053F"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 pursuing economic and social development. The internal forces driving</w:t>
      </w:r>
      <w:r w:rsidRPr="0066053F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economic growth need to be strengthened. Overcapacity poses a serious challenge in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some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industries. Some enterprises face difficulties in their production and</w:t>
      </w:r>
      <w:r w:rsidRPr="0066053F">
        <w:rPr>
          <w:rFonts w:ascii="Times New Roman" w:hAnsi="Times New Roman"/>
          <w:spacing w:val="-2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operations.</w:t>
      </w:r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Economic prospects for different regions are divergent. Fiscal imbalance is</w:t>
      </w:r>
      <w:r w:rsidRPr="0066053F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becoming great. And potential economic and financial risks cannot be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overlooked.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 w:rsidP="000E7329">
      <w:pPr>
        <w:pStyle w:val="BodyText"/>
        <w:spacing w:before="135"/>
        <w:ind w:right="267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Environmental pollution remains grave, and in particular, some areas are</w:t>
      </w:r>
      <w:r w:rsidRPr="0066053F">
        <w:rPr>
          <w:rFonts w:ascii="Times New Roman" w:hAnsi="Times New Roman"/>
          <w:spacing w:val="-3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frequently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hit by heavy smog. We need to further strengthen our steps to combat</w:t>
      </w:r>
      <w:r w:rsidRPr="0066053F">
        <w:rPr>
          <w:rFonts w:ascii="Times New Roman" w:hAnsi="Times New Roman"/>
          <w:spacing w:val="-3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pollution.</w:t>
      </w:r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 xml:space="preserve"> There are also many problems causing public concern in housing,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education, healthcare, elderly care, food and drug safety, and income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distribution.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ind w:right="113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It is distressing that there were some major accidents in the coalmining,</w:t>
      </w:r>
      <w:r w:rsidRPr="0066053F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construction,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transportation</w:t>
      </w:r>
      <w:r w:rsidRPr="0066053F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sectors.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267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There is still room for improvement in government performance. Some</w:t>
      </w:r>
      <w:r w:rsidRPr="0066053F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reform policies and measures have not been fully implemented. Excess fees and</w:t>
      </w:r>
      <w:r w:rsidRPr="0066053F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charges being levied on businesses and difficulties facing individuals who want to</w:t>
      </w:r>
      <w:r w:rsidRPr="0066053F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access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government services remain standout problems. We still see problems of laws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regulations being enforced in a non-standard, unfair, or uncivil way. A small</w:t>
      </w:r>
      <w:r w:rsidRPr="0066053F">
        <w:rPr>
          <w:rFonts w:ascii="Times New Roman" w:hAnsi="Times New Roman"/>
          <w:spacing w:val="-3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number of government employees are lazy and neglectful of their duties or</w:t>
      </w:r>
      <w:r w:rsidRPr="0066053F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shirk responsibility. Corruption often occurs in some</w:t>
      </w:r>
      <w:r w:rsidRPr="0066053F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sectors.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267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must confront these challenges head-on, be ready to bear the weight</w:t>
      </w:r>
      <w:r w:rsidRPr="0066053F"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of responsibility, and do our all to deliver. We must do justice to our historic</w:t>
      </w:r>
      <w:r w:rsidRPr="0066053F">
        <w:rPr>
          <w:rFonts w:ascii="Times New Roman" w:hAnsi="Times New Roman"/>
          <w:spacing w:val="-3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mission and live up to the great trust placed in us by the Chinese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people.</w:t>
      </w:r>
    </w:p>
    <w:p w:rsidR="00154DFB" w:rsidRPr="0066053F" w:rsidRDefault="00154DFB">
      <w:pPr>
        <w:spacing w:before="5"/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ind w:right="267"/>
        <w:rPr>
          <w:rFonts w:ascii="Times New Roman" w:eastAsia="微软雅黑" w:hAnsi="Times New Roman"/>
          <w:sz w:val="24"/>
          <w:szCs w:val="24"/>
        </w:rPr>
      </w:pPr>
      <w:r w:rsidRPr="0066053F">
        <w:rPr>
          <w:rFonts w:ascii="Times New Roman" w:eastAsia="微软雅黑" w:hAnsi="微软雅黑" w:hint="eastAsia"/>
          <w:sz w:val="24"/>
          <w:szCs w:val="24"/>
        </w:rPr>
        <w:t>二、</w:t>
      </w:r>
      <w:r w:rsidRPr="0066053F">
        <w:rPr>
          <w:rFonts w:ascii="Times New Roman" w:hAnsi="Times New Roman"/>
          <w:sz w:val="24"/>
          <w:szCs w:val="24"/>
        </w:rPr>
        <w:t>2017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</w:rPr>
        <w:t>年工作总体部署</w:t>
      </w:r>
    </w:p>
    <w:p w:rsidR="00154DFB" w:rsidRPr="0066053F" w:rsidRDefault="00154DFB">
      <w:pPr>
        <w:spacing w:before="1"/>
        <w:rPr>
          <w:rFonts w:ascii="Times New Roman" w:eastAsia="微软雅黑" w:hAnsi="Times New Roman"/>
          <w:sz w:val="24"/>
          <w:szCs w:val="24"/>
        </w:rPr>
      </w:pPr>
    </w:p>
    <w:p w:rsidR="00154DFB" w:rsidRPr="0066053F" w:rsidRDefault="00154DFB">
      <w:pPr>
        <w:pStyle w:val="BodyText"/>
        <w:ind w:right="267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Esteemed</w:t>
      </w:r>
      <w:r w:rsidRPr="0066053F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Deputies,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267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I now wish to discuss with you what the government will do in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2017.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 w:rsidP="000E7329">
      <w:pPr>
        <w:pStyle w:val="BodyText"/>
        <w:spacing w:line="334" w:lineRule="exact"/>
        <w:ind w:right="156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今年将召开中国共产党第十九次全国代表大会，是党和国家事业发展中具有重大意义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的一年。做好政府工作，要在以习近平同志为核心的党中央领导下，高举中国特色社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会主义伟大旗帜，全面贯彻党的十八大和十八届三中、四中、五中、六中全会精神，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以邓小平理论、</w:t>
      </w:r>
      <w:r w:rsidRPr="0066053F">
        <w:rPr>
          <w:rFonts w:ascii="Times New Roman" w:eastAsia="微软雅黑" w:hAnsi="Times New Roman"/>
          <w:spacing w:val="-1"/>
          <w:sz w:val="24"/>
          <w:szCs w:val="24"/>
          <w:lang w:eastAsia="zh-CN"/>
        </w:rPr>
        <w:t>“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三个代表</w:t>
      </w:r>
      <w:r w:rsidRPr="0066053F">
        <w:rPr>
          <w:rFonts w:ascii="Times New Roman" w:eastAsia="微软雅黑" w:hAnsi="Times New Roman"/>
          <w:spacing w:val="-1"/>
          <w:sz w:val="24"/>
          <w:szCs w:val="24"/>
          <w:lang w:eastAsia="zh-CN"/>
        </w:rPr>
        <w:t>”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重要思想、科学发展观为指导，深入贯彻习近平总书记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系列重要讲话精神和治国理政新理念新思想新战略，统筹推进</w:t>
      </w:r>
      <w:r w:rsidRPr="0066053F">
        <w:rPr>
          <w:rFonts w:ascii="Times New Roman" w:eastAsia="微软雅黑" w:hAnsi="Times New Roman"/>
          <w:spacing w:val="-1"/>
          <w:sz w:val="24"/>
          <w:szCs w:val="24"/>
          <w:lang w:eastAsia="zh-CN"/>
        </w:rPr>
        <w:t>“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五位一体</w:t>
      </w:r>
      <w:r w:rsidRPr="0066053F">
        <w:rPr>
          <w:rFonts w:ascii="Times New Roman" w:eastAsia="微软雅黑" w:hAnsi="Times New Roman"/>
          <w:spacing w:val="-1"/>
          <w:sz w:val="24"/>
          <w:szCs w:val="24"/>
          <w:lang w:eastAsia="zh-CN"/>
        </w:rPr>
        <w:t>”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总体布局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和协调推进</w:t>
      </w:r>
      <w:r w:rsidRPr="0066053F">
        <w:rPr>
          <w:rFonts w:ascii="Times New Roman" w:eastAsia="微软雅黑" w:hAnsi="Times New Roman"/>
          <w:spacing w:val="-1"/>
          <w:sz w:val="24"/>
          <w:szCs w:val="24"/>
          <w:lang w:eastAsia="zh-CN"/>
        </w:rPr>
        <w:t>“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四个全面</w:t>
      </w:r>
      <w:r w:rsidRPr="0066053F">
        <w:rPr>
          <w:rFonts w:ascii="Times New Roman" w:eastAsia="微软雅黑" w:hAnsi="Times New Roman"/>
          <w:spacing w:val="-1"/>
          <w:sz w:val="24"/>
          <w:szCs w:val="24"/>
          <w:lang w:eastAsia="zh-CN"/>
        </w:rPr>
        <w:t>”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战略布局，坚持稳中求进工作总基调，牢固树立和贯彻落实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新发展理念，适应把握引领经济发展新常态，坚持以提高发展质量和效益为中心，坚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持宏观政策要稳、产业政策要准、微观政策要活、改革政策要实、社会政策要托底的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政策思路，坚持以推进供给侧结构性改革为主线，适度扩大总需求，加强预期引导，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深化创新驱动，全面做好稳增长、促改革、调结构、惠民生、防风险各项工作，保持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经济平稳健康发展和社会和谐稳定，以优异成绩迎接党的十九大胜利召开。</w:t>
      </w:r>
    </w:p>
    <w:p w:rsidR="00154DFB" w:rsidRPr="0066053F" w:rsidRDefault="00154DFB">
      <w:pPr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22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This year, the Communist Party of China will hold its 19th National Congress, so</w:t>
      </w:r>
      <w:r w:rsidRPr="0066053F">
        <w:rPr>
          <w:rFonts w:ascii="Times New Roman" w:hAnsi="Times New Roman"/>
          <w:spacing w:val="-3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it will be a year of great significance for advancing the cause of the Party and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our country. To deliver in our work this year, the government will do the</w:t>
      </w:r>
      <w:r w:rsidRPr="0066053F">
        <w:rPr>
          <w:rFonts w:ascii="Times New Roman" w:hAnsi="Times New Roman"/>
          <w:spacing w:val="-3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following: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ListParagraph"/>
        <w:numPr>
          <w:ilvl w:val="0"/>
          <w:numId w:val="2"/>
        </w:numPr>
        <w:tabs>
          <w:tab w:val="left" w:pos="307"/>
        </w:tabs>
        <w:spacing w:line="266" w:lineRule="auto"/>
        <w:ind w:right="188" w:firstLine="0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Follow the leadership of the Party Central Committee with Comrade Xi Jinping at</w:t>
      </w:r>
      <w:r w:rsidRPr="0066053F">
        <w:rPr>
          <w:rFonts w:ascii="Times New Roman" w:hAnsi="Times New Roman"/>
          <w:spacing w:val="-3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its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core</w:t>
      </w:r>
    </w:p>
    <w:p w:rsidR="00154DFB" w:rsidRPr="0066053F" w:rsidRDefault="00154DFB">
      <w:pPr>
        <w:spacing w:before="1"/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ListParagraph"/>
        <w:numPr>
          <w:ilvl w:val="0"/>
          <w:numId w:val="2"/>
        </w:numPr>
        <w:tabs>
          <w:tab w:val="left" w:pos="307"/>
        </w:tabs>
        <w:ind w:left="306"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Hold high the banner of socialism with Chinese</w:t>
      </w:r>
      <w:r w:rsidRPr="0066053F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characteristics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ListParagraph"/>
        <w:numPr>
          <w:ilvl w:val="0"/>
          <w:numId w:val="2"/>
        </w:numPr>
        <w:tabs>
          <w:tab w:val="left" w:pos="307"/>
        </w:tabs>
        <w:spacing w:line="268" w:lineRule="auto"/>
        <w:ind w:right="253" w:firstLine="0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Implement fully the guidelines from the 18th National Party Congress and those</w:t>
      </w:r>
      <w:r w:rsidRPr="0066053F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of the third through sixth plenary sessions of the 18th Party Central</w:t>
      </w:r>
      <w:r w:rsidRPr="0066053F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Committee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ListParagraph"/>
        <w:numPr>
          <w:ilvl w:val="0"/>
          <w:numId w:val="2"/>
        </w:numPr>
        <w:tabs>
          <w:tab w:val="left" w:pos="307"/>
        </w:tabs>
        <w:spacing w:line="268" w:lineRule="auto"/>
        <w:ind w:right="214" w:firstLine="0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Take as our guide Deng Xiaoping Theory, the Theory of Three Represents, and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Scientific Outlook on</w:t>
      </w:r>
      <w:r w:rsidRPr="0066053F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Development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Default="00154DFB">
      <w:pPr>
        <w:pStyle w:val="ListParagraph"/>
        <w:numPr>
          <w:ilvl w:val="0"/>
          <w:numId w:val="2"/>
        </w:numPr>
        <w:tabs>
          <w:tab w:val="left" w:pos="307"/>
        </w:tabs>
        <w:spacing w:line="266" w:lineRule="auto"/>
        <w:ind w:right="212" w:firstLine="0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Put into practice the principles from General Secretary Xi Jinping’s major</w:t>
      </w:r>
      <w:r w:rsidRPr="0066053F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addresses and his new vision, thinking, and strategies for China’s</w:t>
      </w:r>
      <w:r w:rsidRPr="0066053F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governance</w:t>
      </w:r>
    </w:p>
    <w:p w:rsidR="00154DFB" w:rsidRPr="0066053F" w:rsidRDefault="00154DFB" w:rsidP="00F21EAF">
      <w:pPr>
        <w:pStyle w:val="ListParagraph"/>
        <w:tabs>
          <w:tab w:val="left" w:pos="307"/>
        </w:tabs>
        <w:spacing w:line="266" w:lineRule="auto"/>
        <w:ind w:right="212"/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ListParagraph"/>
        <w:numPr>
          <w:ilvl w:val="0"/>
          <w:numId w:val="2"/>
        </w:numPr>
        <w:tabs>
          <w:tab w:val="left" w:pos="307"/>
        </w:tabs>
        <w:spacing w:before="25" w:line="322" w:lineRule="exact"/>
        <w:ind w:right="315" w:firstLine="0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Promote balanced economic, political, cultural, social, and ecological progress</w:t>
      </w:r>
      <w:r w:rsidRPr="0066053F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coordinated implementation of the Four-Pronged Comprehensive</w:t>
      </w:r>
      <w:r w:rsidRPr="0066053F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Strategy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ListParagraph"/>
        <w:numPr>
          <w:ilvl w:val="0"/>
          <w:numId w:val="2"/>
        </w:numPr>
        <w:tabs>
          <w:tab w:val="left" w:pos="307"/>
        </w:tabs>
        <w:spacing w:line="266" w:lineRule="auto"/>
        <w:ind w:right="514" w:firstLine="0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Remain committed to the underlying principle of making progress while</w:t>
      </w:r>
      <w:r w:rsidRPr="0066053F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keeping performance</w:t>
      </w:r>
      <w:r w:rsidRPr="0066053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stable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ListParagraph"/>
        <w:numPr>
          <w:ilvl w:val="0"/>
          <w:numId w:val="2"/>
        </w:numPr>
        <w:tabs>
          <w:tab w:val="left" w:pos="307"/>
        </w:tabs>
        <w:spacing w:line="266" w:lineRule="auto"/>
        <w:ind w:right="1015" w:firstLine="0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Gain a strong understanding of and put into practice the new</w:t>
      </w:r>
      <w:r w:rsidRPr="0066053F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development philosophy</w:t>
      </w:r>
    </w:p>
    <w:p w:rsidR="00154DFB" w:rsidRPr="0066053F" w:rsidRDefault="00154DFB">
      <w:pPr>
        <w:spacing w:before="1"/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ListParagraph"/>
        <w:numPr>
          <w:ilvl w:val="0"/>
          <w:numId w:val="2"/>
        </w:numPr>
        <w:tabs>
          <w:tab w:val="left" w:pos="307"/>
        </w:tabs>
        <w:spacing w:line="266" w:lineRule="auto"/>
        <w:ind w:right="960" w:firstLine="0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Adapt to, approach in the right way, and steer the new normal in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economic development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ListParagraph"/>
        <w:numPr>
          <w:ilvl w:val="0"/>
          <w:numId w:val="2"/>
        </w:numPr>
        <w:tabs>
          <w:tab w:val="left" w:pos="307"/>
        </w:tabs>
        <w:ind w:left="306"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Give central importance to improving the quality and returns of</w:t>
      </w:r>
      <w:r w:rsidRPr="0066053F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development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ListParagraph"/>
        <w:numPr>
          <w:ilvl w:val="0"/>
          <w:numId w:val="2"/>
        </w:numPr>
        <w:tabs>
          <w:tab w:val="left" w:pos="307"/>
        </w:tabs>
        <w:spacing w:before="133" w:line="254" w:lineRule="auto"/>
        <w:ind w:right="156" w:firstLine="0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Ensure that macro-level policy is consistent, industrial policy is targeted,</w:t>
      </w:r>
      <w:r w:rsidRPr="0066053F">
        <w:rPr>
          <w:rFonts w:ascii="Times New Roman" w:hAnsi="Times New Roman"/>
          <w:spacing w:val="-3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micro-level policy injects dynamism into the market, reform policy delivers outcomes, and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social policy sees basic living needs are</w:t>
      </w:r>
      <w:r w:rsidRPr="0066053F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met</w:t>
      </w:r>
    </w:p>
    <w:p w:rsidR="00154DFB" w:rsidRPr="0066053F" w:rsidRDefault="00154DFB">
      <w:pPr>
        <w:spacing w:before="2"/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ListParagraph"/>
        <w:numPr>
          <w:ilvl w:val="0"/>
          <w:numId w:val="2"/>
        </w:numPr>
        <w:tabs>
          <w:tab w:val="left" w:pos="307"/>
        </w:tabs>
        <w:ind w:left="306"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Focus on supply-side structural</w:t>
      </w:r>
      <w:r w:rsidRPr="0066053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reform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ListParagraph"/>
        <w:numPr>
          <w:ilvl w:val="0"/>
          <w:numId w:val="2"/>
        </w:numPr>
        <w:tabs>
          <w:tab w:val="left" w:pos="307"/>
        </w:tabs>
        <w:ind w:left="306"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Expand aggregate demand as</w:t>
      </w:r>
      <w:r w:rsidRPr="0066053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appropriate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ListParagraph"/>
        <w:numPr>
          <w:ilvl w:val="0"/>
          <w:numId w:val="2"/>
        </w:numPr>
        <w:tabs>
          <w:tab w:val="left" w:pos="307"/>
        </w:tabs>
        <w:spacing w:before="133"/>
        <w:ind w:left="306"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Do better in guiding</w:t>
      </w:r>
      <w:r w:rsidRPr="0066053F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expectations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spacing w:before="10"/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ListParagraph"/>
        <w:numPr>
          <w:ilvl w:val="0"/>
          <w:numId w:val="2"/>
        </w:numPr>
        <w:tabs>
          <w:tab w:val="left" w:pos="307"/>
        </w:tabs>
        <w:ind w:left="306"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Strengthen the role of innovation in driving</w:t>
      </w:r>
      <w:r w:rsidRPr="0066053F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development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Default="00154DFB">
      <w:pPr>
        <w:pStyle w:val="ListParagraph"/>
        <w:numPr>
          <w:ilvl w:val="0"/>
          <w:numId w:val="2"/>
        </w:numPr>
        <w:tabs>
          <w:tab w:val="left" w:pos="307"/>
        </w:tabs>
        <w:spacing w:before="133" w:line="266" w:lineRule="auto"/>
        <w:ind w:right="574" w:firstLine="0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Maintain stable growth, promote reform, make structural adjustments,</w:t>
      </w:r>
      <w:r w:rsidRPr="0066053F">
        <w:rPr>
          <w:rFonts w:ascii="Times New Roman" w:hAnsi="Times New Roman"/>
          <w:spacing w:val="-3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improve living standards, and guard against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risks</w:t>
      </w:r>
    </w:p>
    <w:p w:rsidR="00154DFB" w:rsidRPr="0066053F" w:rsidRDefault="00154DFB" w:rsidP="00F21EAF">
      <w:pPr>
        <w:pStyle w:val="ListParagraph"/>
        <w:tabs>
          <w:tab w:val="left" w:pos="307"/>
        </w:tabs>
        <w:spacing w:before="133" w:line="266" w:lineRule="auto"/>
        <w:ind w:right="574"/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ListParagraph"/>
        <w:numPr>
          <w:ilvl w:val="0"/>
          <w:numId w:val="2"/>
        </w:numPr>
        <w:tabs>
          <w:tab w:val="left" w:pos="307"/>
        </w:tabs>
        <w:spacing w:before="25" w:line="322" w:lineRule="exact"/>
        <w:ind w:right="637" w:firstLine="0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Maintain stable and sound economic development as well as social harmony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stability</w:t>
      </w:r>
    </w:p>
    <w:p w:rsidR="00154DFB" w:rsidRPr="0066053F" w:rsidRDefault="00154DFB">
      <w:pPr>
        <w:spacing w:before="7"/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ind w:right="321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These efforts should enable us to pave the way for the 19th National Party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Congress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with outstanding</w:t>
      </w:r>
      <w:r w:rsidRPr="0066053F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achievements.</w:t>
      </w:r>
    </w:p>
    <w:p w:rsidR="00154DFB" w:rsidRPr="0066053F" w:rsidRDefault="00154DFB">
      <w:pPr>
        <w:spacing w:before="9"/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line="237" w:lineRule="auto"/>
        <w:ind w:right="66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综合分析国内外形势，我们要做好应对更加复杂严峻局面的充分准备。世界经济增长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低迷态势仍在延续，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>“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逆全球化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>”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思潮和保护主义倾向抬头，主要经济体政策走向及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2"/>
          <w:sz w:val="24"/>
          <w:szCs w:val="24"/>
          <w:lang w:eastAsia="zh-CN"/>
        </w:rPr>
        <w:t>外溢效应变数较大，不稳定不确定因素明显增加。我国发展处在爬坡过坎的关键阶段，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经济运行存在不少突出矛盾和问题。困难不容低估，信心不可动摇。我国物质基础雄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厚、人力资源充裕、市场规模庞大、产业配套齐全、科技进步加快、基础设施比较完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2"/>
          <w:sz w:val="24"/>
          <w:szCs w:val="24"/>
          <w:lang w:eastAsia="zh-CN"/>
        </w:rPr>
        <w:t>善，经济发展具有良好支撑条件，宏观调控还有不少创新手段和政策储备。我们坚信，</w:t>
      </w:r>
      <w:r w:rsidRPr="0066053F">
        <w:rPr>
          <w:rFonts w:ascii="Times New Roman" w:eastAsia="微软雅黑" w:hAnsi="Times New Roman"/>
          <w:spacing w:val="6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有党的坚强领导，坚持党的基本路线，坚定不移走中国特色社会主义道路，依靠人民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群众的无穷创造力，万众一心、奋力拼搏，我国发展一定能够创造新的辉煌。</w:t>
      </w:r>
    </w:p>
    <w:p w:rsidR="00154DFB" w:rsidRPr="0066053F" w:rsidRDefault="00154DFB">
      <w:pPr>
        <w:spacing w:before="16"/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321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The developments both in and outside of China require that we are ready to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face more complicated and graver situations. World economic growth remains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sluggish, and both the deglobalization trend and protectionism are growing. There are</w:t>
      </w:r>
      <w:r w:rsidRPr="0066053F">
        <w:rPr>
          <w:rFonts w:ascii="Times New Roman" w:hAnsi="Times New Roman"/>
          <w:spacing w:val="-3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many uncertainties about the direction of the major economies’ policies and their</w:t>
      </w:r>
      <w:r w:rsidRPr="0066053F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spillover effects, and the factors that could cause instability and uncertainty are</w:t>
      </w:r>
      <w:r w:rsidRPr="0066053F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visibly increasing. China is at a crucial and challenging stage in its own</w:t>
      </w:r>
      <w:r w:rsidRPr="0066053F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development endeavors, and there are many salient challenges and problems in the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economy.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321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The difficulties we face are not to be underestimated, but we must remain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confident that they will be overcome. China has a solid material foundation, abundant</w:t>
      </w:r>
      <w:r w:rsidRPr="0066053F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human resources, a huge market, and a complete system of industries. It is making</w:t>
      </w:r>
      <w:r w:rsidRPr="0066053F">
        <w:rPr>
          <w:rFonts w:ascii="Times New Roman" w:hAnsi="Times New Roman"/>
          <w:spacing w:val="-2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faster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scientific and technological progress, and has a complete range of infrastructure.</w:t>
      </w:r>
      <w:r w:rsidRPr="0066053F">
        <w:rPr>
          <w:rFonts w:ascii="Times New Roman" w:hAnsi="Times New Roman"/>
          <w:spacing w:val="-2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We have good conditions for sustaining economic development, and many</w:t>
      </w:r>
      <w:r w:rsidRPr="0066053F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innovative tools and policy options for conducting macroeconomic regulation. We should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follow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 leadership of the Party, uphold the Party’s fundamental political guidelines,</w:t>
      </w:r>
      <w:r w:rsidRPr="0066053F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keep to the path of socialism with Chinese characteristics; we should rely on</w:t>
      </w:r>
      <w:r w:rsidRPr="0066053F">
        <w:rPr>
          <w:rFonts w:ascii="Times New Roman" w:hAnsi="Times New Roman"/>
          <w:spacing w:val="-2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 inexhaustible creativity of the people, unite as one, and forge ahead. It is our</w:t>
      </w:r>
      <w:r w:rsidRPr="0066053F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firm belief that by doing this, we will make great new achievements in</w:t>
      </w:r>
      <w:r w:rsidRPr="0066053F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China’s development.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 w:rsidP="000E7329">
      <w:pPr>
        <w:pStyle w:val="BodyText"/>
        <w:spacing w:line="376" w:lineRule="exact"/>
        <w:ind w:left="0" w:right="66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eastAsia="微软雅黑" w:hint="eastAsia"/>
          <w:lang w:eastAsia="zh-CN"/>
        </w:rPr>
        <w:t>今年发展的主要预期目标是：国内生产总值增长</w:t>
      </w:r>
      <w:r w:rsidRPr="0066053F">
        <w:rPr>
          <w:rFonts w:eastAsia="微软雅黑" w:hAnsi="Times New Roman"/>
          <w:spacing w:val="-11"/>
          <w:lang w:eastAsia="zh-CN"/>
        </w:rPr>
        <w:t xml:space="preserve"> </w:t>
      </w:r>
      <w:r w:rsidRPr="0066053F">
        <w:rPr>
          <w:rFonts w:eastAsia="Times New Roman" w:hAnsi="Times New Roman"/>
          <w:lang w:eastAsia="zh-CN"/>
        </w:rPr>
        <w:t>6.5%</w:t>
      </w:r>
      <w:r w:rsidRPr="0066053F">
        <w:rPr>
          <w:rFonts w:eastAsia="微软雅黑" w:hint="eastAsia"/>
          <w:lang w:eastAsia="zh-CN"/>
        </w:rPr>
        <w:t>左右，在实际工作中争取更好结</w:t>
      </w:r>
      <w:r w:rsidRPr="0066053F">
        <w:rPr>
          <w:rFonts w:eastAsia="微软雅黑" w:hAnsi="Times New Roman"/>
          <w:lang w:eastAsia="zh-CN"/>
        </w:rPr>
        <w:t xml:space="preserve"> </w:t>
      </w:r>
      <w:r w:rsidRPr="0066053F">
        <w:rPr>
          <w:rFonts w:eastAsia="微软雅黑" w:hint="eastAsia"/>
          <w:lang w:eastAsia="zh-CN"/>
        </w:rPr>
        <w:t>果；居民消费价格涨幅</w:t>
      </w:r>
      <w:r w:rsidRPr="0066053F">
        <w:rPr>
          <w:rFonts w:eastAsia="微软雅黑" w:hAnsi="Times New Roman"/>
          <w:lang w:eastAsia="zh-CN"/>
        </w:rPr>
        <w:t xml:space="preserve"> </w:t>
      </w:r>
      <w:r w:rsidRPr="0066053F">
        <w:rPr>
          <w:rFonts w:eastAsia="Times New Roman" w:hAnsi="Times New Roman"/>
          <w:lang w:eastAsia="zh-CN"/>
        </w:rPr>
        <w:t>3%</w:t>
      </w:r>
      <w:r w:rsidRPr="0066053F">
        <w:rPr>
          <w:rFonts w:eastAsia="微软雅黑" w:hint="eastAsia"/>
          <w:lang w:eastAsia="zh-CN"/>
        </w:rPr>
        <w:t>左右；城镇新增就业</w:t>
      </w:r>
      <w:r w:rsidRPr="0066053F">
        <w:rPr>
          <w:rFonts w:eastAsia="微软雅黑" w:hAnsi="Times New Roman"/>
          <w:lang w:eastAsia="zh-CN"/>
        </w:rPr>
        <w:t xml:space="preserve"> </w:t>
      </w:r>
      <w:r w:rsidRPr="0066053F">
        <w:rPr>
          <w:rFonts w:eastAsia="Times New Roman" w:hAnsi="Times New Roman"/>
          <w:lang w:eastAsia="zh-CN"/>
        </w:rPr>
        <w:t xml:space="preserve">1100 </w:t>
      </w:r>
      <w:r w:rsidRPr="0066053F">
        <w:rPr>
          <w:rFonts w:eastAsia="微软雅黑" w:hint="eastAsia"/>
          <w:lang w:eastAsia="zh-CN"/>
        </w:rPr>
        <w:t>万人以上，城镇登记失业率</w:t>
      </w:r>
      <w:r w:rsidRPr="0066053F">
        <w:rPr>
          <w:rFonts w:eastAsia="微软雅黑" w:hAnsi="Times New Roman"/>
          <w:lang w:eastAsia="zh-CN"/>
        </w:rPr>
        <w:t xml:space="preserve"> </w:t>
      </w:r>
      <w:r w:rsidRPr="0066053F">
        <w:rPr>
          <w:rFonts w:eastAsia="微软雅黑" w:hAnsi="Times New Roman"/>
          <w:spacing w:val="31"/>
          <w:lang w:eastAsia="zh-CN"/>
        </w:rPr>
        <w:t xml:space="preserve"> </w:t>
      </w:r>
      <w:r w:rsidRPr="0066053F">
        <w:rPr>
          <w:rFonts w:eastAsia="Times New Roman" w:hAnsi="Times New Roman"/>
          <w:lang w:eastAsia="zh-CN"/>
        </w:rPr>
        <w:t>4.5%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以内；进出口回稳向好，国际收支基本平衡；居民收入和经济增长基本同步；单位国内生产总值能耗下降</w:t>
      </w:r>
      <w:r w:rsidRPr="0066053F">
        <w:rPr>
          <w:rFonts w:ascii="Times New Roman" w:eastAsia="微软雅黑" w:hAnsi="Times New Roman"/>
          <w:spacing w:val="-14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3.4%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以上，主要污染物排放量继续下降。</w:t>
      </w:r>
    </w:p>
    <w:p w:rsidR="00154DFB" w:rsidRPr="0066053F" w:rsidRDefault="00154DFB">
      <w:pPr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321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Based on the above considerations, we have set the following key projected</w:t>
      </w:r>
      <w:r w:rsidRPr="0066053F">
        <w:rPr>
          <w:rFonts w:ascii="Times New Roman" w:hAnsi="Times New Roman"/>
          <w:spacing w:val="-3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targets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for development this</w:t>
      </w:r>
      <w:r w:rsidRPr="0066053F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year: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ListParagraph"/>
        <w:numPr>
          <w:ilvl w:val="0"/>
          <w:numId w:val="2"/>
        </w:numPr>
        <w:tabs>
          <w:tab w:val="left" w:pos="307"/>
        </w:tabs>
        <w:ind w:left="306" w:right="321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GDP growth of around 6.5 percent, or higher if possible in</w:t>
      </w:r>
      <w:r w:rsidRPr="0066053F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practice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ListParagraph"/>
        <w:numPr>
          <w:ilvl w:val="0"/>
          <w:numId w:val="2"/>
        </w:numPr>
        <w:tabs>
          <w:tab w:val="left" w:pos="307"/>
        </w:tabs>
        <w:ind w:left="306" w:right="321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CPI increase kept at around 3</w:t>
      </w:r>
      <w:r w:rsidRPr="0066053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percent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 w:rsidP="000E7329">
      <w:pPr>
        <w:pStyle w:val="ListParagraph"/>
        <w:numPr>
          <w:ilvl w:val="0"/>
          <w:numId w:val="2"/>
        </w:numPr>
        <w:tabs>
          <w:tab w:val="left" w:pos="307"/>
        </w:tabs>
        <w:spacing w:before="133"/>
        <w:ind w:left="306" w:right="321"/>
      </w:pPr>
      <w:r w:rsidRPr="0066053F">
        <w:t>Over 11 million new urban jobs, and a registered urban unemployment rate</w:t>
      </w:r>
      <w:r w:rsidRPr="0066053F">
        <w:rPr>
          <w:spacing w:val="-21"/>
        </w:rPr>
        <w:t xml:space="preserve"> </w:t>
      </w:r>
      <w:r w:rsidRPr="0066053F">
        <w:t>within</w:t>
      </w:r>
      <w:r>
        <w:rPr>
          <w:lang w:eastAsia="zh-CN"/>
        </w:rPr>
        <w:t xml:space="preserve"> </w:t>
      </w:r>
      <w:r w:rsidRPr="0066053F">
        <w:t>4.5</w:t>
      </w:r>
      <w:r w:rsidRPr="0066053F">
        <w:rPr>
          <w:spacing w:val="-3"/>
        </w:rPr>
        <w:t xml:space="preserve"> </w:t>
      </w:r>
      <w:r w:rsidRPr="0066053F">
        <w:t>percent</w:t>
      </w:r>
    </w:p>
    <w:p w:rsidR="00154DFB" w:rsidRPr="0066053F" w:rsidRDefault="00154DFB">
      <w:pPr>
        <w:spacing w:before="5"/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ListParagraph"/>
        <w:numPr>
          <w:ilvl w:val="0"/>
          <w:numId w:val="2"/>
        </w:numPr>
        <w:tabs>
          <w:tab w:val="left" w:pos="307"/>
        </w:tabs>
        <w:spacing w:line="266" w:lineRule="auto"/>
        <w:ind w:right="527" w:firstLine="0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A steady rise in import and export volumes, and a basic balance 111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international payments</w:t>
      </w:r>
    </w:p>
    <w:p w:rsidR="00154DFB" w:rsidRPr="0066053F" w:rsidRDefault="00154DFB">
      <w:pPr>
        <w:spacing w:before="1"/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ListParagraph"/>
        <w:numPr>
          <w:ilvl w:val="0"/>
          <w:numId w:val="2"/>
        </w:numPr>
        <w:tabs>
          <w:tab w:val="left" w:pos="307"/>
        </w:tabs>
        <w:ind w:left="306" w:right="321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Increases in personal income basically in step with economic</w:t>
      </w:r>
      <w:r w:rsidRPr="0066053F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growth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77"/>
        <w:ind w:right="321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A reduction of at least 3.4 percent in energy consumption per unit of GDP,</w:t>
      </w:r>
      <w:r w:rsidRPr="0066053F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continued reductions in the release of major</w:t>
      </w:r>
      <w:r w:rsidRPr="0066053F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pollutants</w:t>
      </w:r>
    </w:p>
    <w:p w:rsidR="00154DFB" w:rsidRPr="0066053F" w:rsidRDefault="00154DFB">
      <w:pPr>
        <w:spacing w:before="9"/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line="237" w:lineRule="auto"/>
        <w:ind w:right="66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今年的经济增长预期目标，符合经济规律和客观实际，有利于引导和稳定预期、调整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2"/>
          <w:sz w:val="24"/>
          <w:szCs w:val="24"/>
          <w:lang w:eastAsia="zh-CN"/>
        </w:rPr>
        <w:t>结构，也同全面建成小康社会要求相衔接。稳增长的重要目的是为了保就业、惠民生。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今年就业压力加大，要坚持就业优先战略，实施更加积极的就业政策。城镇新增就业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预期目标比去年多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100</w:t>
      </w:r>
      <w:r w:rsidRPr="0066053F">
        <w:rPr>
          <w:rFonts w:ascii="Times New Roman" w:hAnsi="Times New Roman"/>
          <w:spacing w:val="-33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万人，突出了更加重视就业的导向。从经济基本面和就业吸纳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能力看，这一目标通过努力是能够实现的。</w:t>
      </w:r>
    </w:p>
    <w:p w:rsidR="00154DFB" w:rsidRPr="0066053F" w:rsidRDefault="00154DFB">
      <w:pPr>
        <w:spacing w:before="1"/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6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The projected target for this year’s growth is realistic and in keeping with</w:t>
      </w:r>
      <w:r w:rsidRPr="0066053F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economic principles; it will help steer and steady expectations and make structural</w:t>
      </w:r>
      <w:r w:rsidRPr="0066053F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adjustments; and it will help achieve the goal of finishing the building of a moderately</w:t>
      </w:r>
      <w:r w:rsidRPr="0066053F">
        <w:rPr>
          <w:rFonts w:ascii="Times New Roman" w:hAnsi="Times New Roman"/>
          <w:spacing w:val="-2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prosperous society in all</w:t>
      </w:r>
      <w:r w:rsidRPr="0066053F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respects.</w:t>
      </w:r>
    </w:p>
    <w:p w:rsidR="00154DFB" w:rsidRPr="0066053F" w:rsidRDefault="00154DFB">
      <w:pPr>
        <w:spacing w:before="9"/>
        <w:rPr>
          <w:rFonts w:ascii="Times New Roman" w:hAnsi="Times New Roman"/>
          <w:sz w:val="24"/>
          <w:szCs w:val="24"/>
        </w:rPr>
      </w:pPr>
    </w:p>
    <w:p w:rsidR="00154DFB" w:rsidRPr="0066053F" w:rsidRDefault="00154DFB" w:rsidP="000E7329">
      <w:pPr>
        <w:pStyle w:val="BodyText"/>
        <w:spacing w:before="63"/>
        <w:ind w:right="385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An important reason for stressing the need to maintain stable growth is to</w:t>
      </w:r>
      <w:r w:rsidRPr="0066053F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ensure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employment and improve people’s lives. As employment pressure grows this</w:t>
      </w:r>
      <w:r w:rsidRPr="0066053F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year, we will continue to give top priority to creating jobs and implement a more</w:t>
      </w:r>
      <w:r w:rsidRPr="0066053F">
        <w:rPr>
          <w:rFonts w:ascii="Times New Roman" w:hAnsi="Times New Roman"/>
          <w:spacing w:val="-3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proactive employment policy. This year’s target for urban job creation is one million more</w:t>
      </w:r>
      <w:r w:rsidRPr="0066053F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than last year, underlining the greater importance we are attaching to</w:t>
      </w:r>
      <w:r w:rsidRPr="0066053F">
        <w:rPr>
          <w:rFonts w:ascii="Times New Roman" w:hAnsi="Times New Roman"/>
          <w:spacing w:val="-2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employment. Considering our sound economic fundamentals and the capacity they bring for</w:t>
      </w:r>
      <w:r w:rsidRPr="0066053F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job creation, with hard work, this target is</w:t>
      </w:r>
      <w:r w:rsidRPr="0066053F"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attainable.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ind w:right="66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pacing w:val="2"/>
          <w:sz w:val="24"/>
          <w:szCs w:val="24"/>
          <w:lang w:eastAsia="zh-CN"/>
        </w:rPr>
        <w:t>今年要继续实施积极的财政政策和稳健的货币政策，在区间调控基础上加强定向调控、</w:t>
      </w:r>
      <w:r w:rsidRPr="0066053F">
        <w:rPr>
          <w:rFonts w:ascii="Times New Roman" w:eastAsia="微软雅黑" w:hAnsi="Times New Roman"/>
          <w:spacing w:val="3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相机调控，提高预见性、精准性和有效性，注重消费、投资、区域、产业、环保等政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策的协调配合，确保经济运行在合理区间。</w:t>
      </w:r>
    </w:p>
    <w:p w:rsidR="00154DFB" w:rsidRPr="0066053F" w:rsidRDefault="00154DFB">
      <w:pPr>
        <w:spacing w:before="15"/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367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This year, we will continue to pursue a proactive fiscal policy and a</w:t>
      </w:r>
      <w:r w:rsidRPr="0066053F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prudent monetary policy. On the basis of conducting range-based regulation, we will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focus more on targeted and well-timed regulation and improve the predictability,</w:t>
      </w:r>
      <w:r w:rsidRPr="0066053F">
        <w:rPr>
          <w:rFonts w:ascii="Times New Roman" w:hAnsi="Times New Roman"/>
          <w:spacing w:val="-3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precision, and effectiveness of our regulation. We will strengthen coordination of</w:t>
      </w:r>
      <w:r w:rsidRPr="0066053F">
        <w:rPr>
          <w:rFonts w:ascii="Times New Roman" w:hAnsi="Times New Roman"/>
          <w:spacing w:val="-3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consumption, investment, regional, industrial, and environmental protection policies, and</w:t>
      </w:r>
      <w:r w:rsidRPr="0066053F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ensure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 economy performs within an appropriate</w:t>
      </w:r>
      <w:r w:rsidRPr="0066053F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range.</w:t>
      </w:r>
    </w:p>
    <w:p w:rsidR="00154DFB" w:rsidRPr="0066053F" w:rsidRDefault="00154DFB">
      <w:pPr>
        <w:spacing w:before="5"/>
        <w:rPr>
          <w:rFonts w:ascii="Times New Roman" w:hAnsi="Times New Roman"/>
          <w:sz w:val="24"/>
          <w:szCs w:val="24"/>
        </w:rPr>
      </w:pPr>
    </w:p>
    <w:p w:rsidR="00154DFB" w:rsidRPr="0066053F" w:rsidRDefault="00154DFB" w:rsidP="000E7329">
      <w:pPr>
        <w:pStyle w:val="BodyText"/>
        <w:ind w:right="66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财政政策要更加积极有效。今年赤字率拟按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3%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安排，财政赤字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2.38</w:t>
      </w:r>
      <w:r w:rsidRPr="0066053F">
        <w:rPr>
          <w:rFonts w:ascii="Times New Roman" w:hAnsi="Times New Roman"/>
          <w:spacing w:val="-44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万亿元，比去年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增加</w:t>
      </w:r>
      <w:r w:rsidRPr="0066053F">
        <w:rPr>
          <w:rFonts w:ascii="Times New Roman" w:eastAsia="微软雅黑" w:hAnsi="Times New Roman"/>
          <w:spacing w:val="-10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2000</w:t>
      </w:r>
      <w:r w:rsidRPr="0066053F">
        <w:rPr>
          <w:rFonts w:ascii="Times New Roman" w:hAnsi="Times New Roman"/>
          <w:spacing w:val="-22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亿元。其中，中央财政赤字</w:t>
      </w:r>
      <w:r w:rsidRPr="0066053F">
        <w:rPr>
          <w:rFonts w:ascii="Times New Roman" w:eastAsia="微软雅黑" w:hAnsi="Times New Roman"/>
          <w:spacing w:val="-10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1.55</w:t>
      </w:r>
      <w:r w:rsidRPr="0066053F">
        <w:rPr>
          <w:rFonts w:ascii="Times New Roman" w:hAnsi="Times New Roman"/>
          <w:spacing w:val="-22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万亿元，地方财政赤字</w:t>
      </w:r>
      <w:r w:rsidRPr="0066053F">
        <w:rPr>
          <w:rFonts w:ascii="Times New Roman" w:eastAsia="微软雅黑" w:hAnsi="Times New Roman"/>
          <w:spacing w:val="-10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8300</w:t>
      </w:r>
      <w:r w:rsidRPr="0066053F">
        <w:rPr>
          <w:rFonts w:ascii="Times New Roman" w:hAnsi="Times New Roman"/>
          <w:spacing w:val="-22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亿元。安排地方专项债券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8000</w:t>
      </w:r>
      <w:r w:rsidRPr="0066053F">
        <w:rPr>
          <w:rFonts w:ascii="Times New Roman" w:hAnsi="Times New Roman"/>
          <w:spacing w:val="-39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亿元，继续发行地方政府置换债券。今年赤字率保持不变，主要是为了进一步减税降费，全年再减少企业税负</w:t>
      </w:r>
      <w:r w:rsidRPr="0066053F">
        <w:rPr>
          <w:rFonts w:ascii="Times New Roman" w:eastAsia="微软雅黑" w:hAnsi="Times New Roman"/>
          <w:spacing w:val="-11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3500</w:t>
      </w:r>
      <w:r w:rsidRPr="0066053F">
        <w:rPr>
          <w:rFonts w:ascii="Times New Roman" w:hAnsi="Times New Roman"/>
          <w:spacing w:val="-22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亿元左右、涉企收费约</w:t>
      </w:r>
      <w:r w:rsidRPr="0066053F">
        <w:rPr>
          <w:rFonts w:ascii="Times New Roman" w:eastAsia="微软雅黑" w:hAnsi="Times New Roman"/>
          <w:spacing w:val="-11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2000</w:t>
      </w:r>
      <w:r w:rsidRPr="0066053F">
        <w:rPr>
          <w:rFonts w:ascii="Times New Roman" w:hAnsi="Times New Roman"/>
          <w:spacing w:val="-22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亿元，一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2"/>
          <w:sz w:val="24"/>
          <w:szCs w:val="24"/>
          <w:lang w:eastAsia="zh-CN"/>
        </w:rPr>
        <w:t>定要让市场主体有切身感受。财政预算安排要突出重点、有保有压，加大力度补短板、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惠民生。对地方一般性转移支付规模增长</w:t>
      </w:r>
      <w:r w:rsidRPr="0066053F">
        <w:rPr>
          <w:rFonts w:ascii="Times New Roman" w:eastAsia="微软雅黑" w:hAnsi="Times New Roman"/>
          <w:spacing w:val="-11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9.5%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，重点增加均衡性转移支付和困难地区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财力补助。压缩非重点支出，减少对绩效不高项目的预算安排。各级政府要坚持过紧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日子，中央部门要带头，一律按不低于</w:t>
      </w:r>
      <w:r w:rsidRPr="0066053F">
        <w:rPr>
          <w:rFonts w:ascii="Times New Roman" w:eastAsia="微软雅黑" w:hAnsi="Times New Roman"/>
          <w:spacing w:val="-11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5%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的幅度压减一般性支出，决不允许增加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“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三公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>”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经费，挤出更多资金用于减税降费，坚守节用裕民的正道。</w:t>
      </w:r>
    </w:p>
    <w:p w:rsidR="00154DFB" w:rsidRPr="0066053F" w:rsidRDefault="00154DFB">
      <w:pPr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314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pursue a more proactive and effective fiscal policy. This year’s</w:t>
      </w:r>
      <w:r w:rsidRPr="0066053F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deficit-to-GDP ratio is projected to be 3 percent, with the fiscal deficit set at 2.38 trillion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yuan, representing a year-on-year increase of 200 billion yuan. To break this down,</w:t>
      </w:r>
      <w:r w:rsidRPr="0066053F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projected deficit of the central government is 1.55 trillion yuan, and the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projected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deficit of local governments is 830 billion yuan. Local government special bonds to</w:t>
      </w:r>
      <w:r w:rsidRPr="0066053F"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be issued will total 800 billion yuan, and local government bonds will continue to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be issued to replace their outstanding debt. The main reason for keeping this</w:t>
      </w:r>
      <w:r w:rsidRPr="0066053F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year’s deficit-to-GDP ratio unchanged is to allow for further reductions in taxes and</w:t>
      </w:r>
      <w:r w:rsidRPr="0066053F">
        <w:rPr>
          <w:rFonts w:ascii="Times New Roman" w:hAnsi="Times New Roman"/>
          <w:spacing w:val="-3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fees.</w:t>
      </w:r>
    </w:p>
    <w:p w:rsidR="00154DFB" w:rsidRDefault="00154DFB">
      <w:pPr>
        <w:pStyle w:val="BodyText"/>
        <w:spacing w:before="63"/>
        <w:ind w:right="267"/>
        <w:rPr>
          <w:rFonts w:ascii="Times New Roman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spacing w:before="63"/>
        <w:ind w:right="267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Over the course of the year, the tax burden on businesses will be further eased</w:t>
      </w:r>
      <w:r w:rsidRPr="0066053F">
        <w:rPr>
          <w:rFonts w:ascii="Times New Roman" w:hAnsi="Times New Roman"/>
          <w:spacing w:val="-3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by around 350 billion yuan, and business related fees will be further cut by around</w:t>
      </w:r>
      <w:r w:rsidRPr="0066053F">
        <w:rPr>
          <w:rFonts w:ascii="Times New Roman" w:hAnsi="Times New Roman"/>
          <w:spacing w:val="-3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200 billion yuan to benefit market</w:t>
      </w:r>
      <w:r w:rsidRPr="0066053F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entities.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472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Government budgets should highlight priorities; spending in some areas should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be maintained while in others cuts should be made; and more should be spent</w:t>
      </w:r>
      <w:r w:rsidRPr="0066053F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to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strengthen areas of weakness and improve living standards. General</w:t>
      </w:r>
      <w:r w:rsidRPr="0066053F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transfer payments to local governments will be increased by 9.5 percent, with the focus</w:t>
      </w:r>
      <w:r w:rsidRPr="0066053F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on increasing transfer payments for equalizing access to basic public services</w:t>
      </w:r>
      <w:r w:rsidRPr="0066053F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stepping up subsidies for regions facing economic difficulties. We will scale</w:t>
      </w:r>
      <w:r w:rsidRPr="0066053F">
        <w:rPr>
          <w:rFonts w:ascii="Times New Roman" w:hAnsi="Times New Roman"/>
          <w:spacing w:val="-2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down non-priority spending and cut budgets for projects that do not deliver</w:t>
      </w:r>
      <w:r w:rsidRPr="0066053F"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desired outcomes.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5"/>
        <w:ind w:right="267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Governments at all levels should tighten their belts, and central</w:t>
      </w:r>
      <w:r w:rsidRPr="0066053F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government departments should take the lead by cutting no less than 5 percent of their</w:t>
      </w:r>
      <w:r w:rsidRPr="0066053F">
        <w:rPr>
          <w:rFonts w:ascii="Times New Roman" w:hAnsi="Times New Roman"/>
          <w:spacing w:val="-2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general expenditures. No increase in spending on official overseas visits, official vehicles,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or official hospitality is permitted; and we will squeeze out more funds to cover cuts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 taxes and fees. We will keep government spending low and enrich our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people.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line="237" w:lineRule="auto"/>
        <w:ind w:right="318"/>
        <w:jc w:val="both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货币政策要保持稳健中性。今年广义货币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 xml:space="preserve">M2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和社会融资规模余额预期增长均为</w:t>
      </w:r>
      <w:r w:rsidRPr="0066053F">
        <w:rPr>
          <w:rFonts w:ascii="Times New Roman" w:eastAsia="微软雅黑" w:hAnsi="Times New Roman"/>
          <w:spacing w:val="-47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12%</w:t>
      </w:r>
      <w:r w:rsidRPr="0066053F">
        <w:rPr>
          <w:rFonts w:ascii="Times New Roman" w:hAnsi="Times New Roman"/>
          <w:spacing w:val="-1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左右。要综合运用货币政策工具，维护流动性基本稳定，合理引导市场利率水平，疏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通传导机制，促进金融资源更多流向实体经济，特别是支持</w:t>
      </w:r>
      <w:r w:rsidRPr="0066053F">
        <w:rPr>
          <w:rFonts w:ascii="Times New Roman" w:eastAsia="微软雅黑" w:hAnsi="Times New Roman"/>
          <w:spacing w:val="-1"/>
          <w:sz w:val="24"/>
          <w:szCs w:val="24"/>
          <w:lang w:eastAsia="zh-CN"/>
        </w:rPr>
        <w:t>“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三农</w:t>
      </w:r>
      <w:r w:rsidRPr="0066053F">
        <w:rPr>
          <w:rFonts w:ascii="Times New Roman" w:eastAsia="微软雅黑" w:hAnsi="Times New Roman"/>
          <w:spacing w:val="-1"/>
          <w:sz w:val="24"/>
          <w:szCs w:val="24"/>
          <w:lang w:eastAsia="zh-CN"/>
        </w:rPr>
        <w:t>”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和小微企业。坚</w:t>
      </w:r>
      <w:r w:rsidRPr="0066053F">
        <w:rPr>
          <w:rFonts w:ascii="Times New Roman" w:eastAsia="微软雅黑" w:hAnsi="Times New Roman"/>
          <w:spacing w:val="-34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持汇率市场化改革方向，保持人民币在全球货币体系中的稳定地位。</w:t>
      </w:r>
    </w:p>
    <w:p w:rsidR="00154DFB" w:rsidRPr="0066053F" w:rsidRDefault="00154DFB">
      <w:pPr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113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continue to pursue a prudent and neutral monetary policy. The M2</w:t>
      </w:r>
      <w:r w:rsidRPr="0066053F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money supply and aggregate financing are forecasted to grow by around 12 percent in</w:t>
      </w:r>
      <w:r w:rsidRPr="0066053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2017. We will apply a full range of monetary policy instruments, maintain basic stability</w:t>
      </w:r>
      <w:r w:rsidRPr="0066053F">
        <w:rPr>
          <w:rFonts w:ascii="Times New Roman" w:hAnsi="Times New Roman"/>
          <w:spacing w:val="-2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 liquidity, see that market interest rates remain at an appropriate level, and</w:t>
      </w:r>
      <w:r w:rsidRPr="0066053F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improve the transmission mechanism of monetary</w:t>
      </w:r>
      <w:r w:rsidRPr="0066053F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policy.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267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encourage a greater flow of financial resources into the real</w:t>
      </w:r>
      <w:r w:rsidRPr="0066053F"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economy, particularly in support of agriculture, rural areas, and farmers, and small and</w:t>
      </w:r>
      <w:r w:rsidRPr="0066053F">
        <w:rPr>
          <w:rFonts w:ascii="Times New Roman" w:hAnsi="Times New Roman"/>
          <w:spacing w:val="-3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micro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businesses. The RMB exchange rate will be further liberalized, and the</w:t>
      </w:r>
      <w:r w:rsidRPr="0066053F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currency’s stable position in the global monetary system will be</w:t>
      </w:r>
      <w:r w:rsidRPr="0066053F">
        <w:rPr>
          <w:rFonts w:ascii="Times New Roman" w:hAnsi="Times New Roman"/>
          <w:spacing w:val="-2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maintained.</w:t>
      </w:r>
    </w:p>
    <w:p w:rsidR="00154DFB" w:rsidRPr="0066053F" w:rsidRDefault="00154DFB">
      <w:pPr>
        <w:spacing w:before="5"/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ind w:right="267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做好今年政府工作，要把握好以下几点。</w:t>
      </w:r>
    </w:p>
    <w:p w:rsidR="00154DFB" w:rsidRPr="0066053F" w:rsidRDefault="00154DFB">
      <w:pPr>
        <w:rPr>
          <w:rFonts w:ascii="Times New Roman" w:eastAsia="微软雅黑" w:hAnsi="Times New Roman"/>
          <w:sz w:val="24"/>
          <w:szCs w:val="24"/>
          <w:lang w:eastAsia="zh-CN"/>
        </w:rPr>
        <w:sectPr w:rsidR="00154DFB" w:rsidRPr="0066053F">
          <w:pgSz w:w="11910" w:h="16840"/>
          <w:pgMar w:top="1720" w:right="1620" w:bottom="280" w:left="1660" w:header="708" w:footer="0" w:gutter="0"/>
          <w:cols w:space="720"/>
        </w:sectPr>
      </w:pPr>
    </w:p>
    <w:p w:rsidR="00154DFB" w:rsidRPr="0066053F" w:rsidRDefault="00154DFB">
      <w:pPr>
        <w:pStyle w:val="BodyText"/>
        <w:spacing w:before="63"/>
        <w:ind w:right="321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To deliver a good performance this year, we in government should stick to</w:t>
      </w:r>
      <w:r w:rsidRPr="0066053F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 following</w:t>
      </w:r>
      <w:r w:rsidRPr="0066053F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guidelines: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line="237" w:lineRule="auto"/>
        <w:ind w:right="66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一是贯彻稳中求进工作总基调，保持战略定力。稳是大局，要着力稳增长、保就业、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2"/>
          <w:sz w:val="24"/>
          <w:szCs w:val="24"/>
          <w:lang w:eastAsia="zh-CN"/>
        </w:rPr>
        <w:t>防风险，守住金融安全、民生保障、环境保护等方面的底线，确保经济社会大局稳定。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在稳的前提下要勇于进取，深入推进改革，加快结构调整，敢于啃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>“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硬骨头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>”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，努力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在关键领域取得新进展。</w:t>
      </w:r>
    </w:p>
    <w:p w:rsidR="00154DFB" w:rsidRPr="0066053F" w:rsidRDefault="00154DFB">
      <w:pPr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253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First, we should make progress while maintaining stable performance and keep</w:t>
      </w:r>
      <w:r w:rsidRPr="0066053F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our strategic focus. Stability is of overriding importance. We should ensure stable</w:t>
      </w:r>
      <w:r w:rsidRPr="0066053F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growth, maintain employment, and prevent risks. To ensure overall economic and</w:t>
      </w:r>
      <w:r w:rsidRPr="0066053F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social stability we must not allow the red line to be crossed concerning financial</w:t>
      </w:r>
      <w:r w:rsidRPr="0066053F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security,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people’s wellbeing, or environmental protection. We should, while maintaining</w:t>
      </w:r>
      <w:r w:rsidRPr="0066053F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stable performance, endeavor to make progress, deepen reforms, accelerate</w:t>
      </w:r>
      <w:r w:rsidRPr="0066053F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structural adjustments, be prepared to take on some really tough problems, and push to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make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progress in key</w:t>
      </w:r>
      <w:r w:rsidRPr="0066053F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areas.</w:t>
      </w:r>
    </w:p>
    <w:p w:rsidR="00154DFB" w:rsidRPr="0066053F" w:rsidRDefault="00154DFB">
      <w:pPr>
        <w:spacing w:before="9"/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line="237" w:lineRule="auto"/>
        <w:ind w:right="483"/>
        <w:jc w:val="both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二是坚持以推进供给侧结构性改革为主线。必须把改善供给侧结构作为主攻方向，通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过简政减税、放宽准入、鼓励创新，持续激发微观主体活力，减少无效供给、扩大有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效供给，更好适应和引导需求。这是一个化蛹成蝶的转型升级过程，既充满希望又伴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随阵痛，既非常紧迫又艰巨复杂。要勇往直前，坚决闯过这个关口。</w:t>
      </w:r>
    </w:p>
    <w:p w:rsidR="00154DFB" w:rsidRPr="0066053F" w:rsidRDefault="00154DFB">
      <w:pPr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350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  <w:lang w:eastAsia="zh-CN"/>
        </w:rPr>
        <w:t>Second, we should focus on supply-side structural reform. We must give priority</w:t>
      </w:r>
      <w:r w:rsidRPr="0066053F">
        <w:rPr>
          <w:rFonts w:ascii="Times New Roman" w:hAnsi="Times New Roman"/>
          <w:spacing w:val="-33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to</w:t>
      </w:r>
      <w:r w:rsidRPr="0066053F">
        <w:rPr>
          <w:rFonts w:ascii="Times New Roman" w:hAnsi="Times New Roman"/>
          <w:spacing w:val="-1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 xml:space="preserve">improving supply-side structure. </w:t>
      </w:r>
      <w:r w:rsidRPr="0066053F">
        <w:rPr>
          <w:rFonts w:ascii="Times New Roman" w:hAnsi="Times New Roman"/>
          <w:sz w:val="24"/>
          <w:szCs w:val="24"/>
        </w:rPr>
        <w:t>We should streamline administration, reduce</w:t>
      </w:r>
      <w:r w:rsidRPr="0066053F">
        <w:rPr>
          <w:rFonts w:ascii="Times New Roman" w:hAnsi="Times New Roman"/>
          <w:spacing w:val="-2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taxes,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further expand market access, and encourage innovation; and we should keep</w:t>
      </w:r>
      <w:r w:rsidRPr="0066053F">
        <w:rPr>
          <w:rFonts w:ascii="Times New Roman" w:hAnsi="Times New Roman"/>
          <w:spacing w:val="-3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micro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entities energized, reduce ineffective supply while expanding effective supply,</w:t>
      </w:r>
      <w:r w:rsidRPr="0066053F">
        <w:rPr>
          <w:rFonts w:ascii="Times New Roman" w:hAnsi="Times New Roman"/>
          <w:spacing w:val="-2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better adapt to and guide demand. Like the struggle from chrysalis to butterfly,</w:t>
      </w:r>
      <w:r w:rsidRPr="0066053F">
        <w:rPr>
          <w:rFonts w:ascii="Times New Roman" w:hAnsi="Times New Roman"/>
          <w:spacing w:val="-3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this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process of transformation and upgrading is filled with promise but also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accompanied by great pain; it is urgent, formidable, and complicated. We should press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forward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with courage and get the job</w:t>
      </w:r>
      <w:r w:rsidRPr="0066053F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done.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line="237" w:lineRule="auto"/>
        <w:ind w:right="426"/>
        <w:jc w:val="both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三是适度扩大总需求并提高有效性。我国内需潜力巨大，扩内需既有必要也有可能，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关键是找准发力点。要围绕改善民生来扩大消费，着眼补短板、增后劲来增加投资，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使扩内需更加有效、更可持续，使供给侧改革和需求侧管理相辅相成、相得益彰。</w:t>
      </w:r>
    </w:p>
    <w:p w:rsidR="00154DFB" w:rsidRPr="0066053F" w:rsidRDefault="00154DFB">
      <w:pPr>
        <w:spacing w:before="16"/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C3F64" w:rsidRDefault="00154DFB" w:rsidP="006C3F64">
      <w:pPr>
        <w:pStyle w:val="BodyText"/>
        <w:ind w:right="321"/>
        <w:rPr>
          <w:rFonts w:ascii="Times New Roman" w:hAnsi="Times New Roman"/>
          <w:sz w:val="24"/>
          <w:szCs w:val="24"/>
        </w:rPr>
      </w:pPr>
      <w:r w:rsidRPr="006C3F64">
        <w:rPr>
          <w:rFonts w:ascii="Times New Roman" w:hAnsi="Times New Roman"/>
        </w:rPr>
        <w:t>Third, we should expand aggregate demand as appropriate and improve its</w:t>
      </w:r>
      <w:r w:rsidRPr="006C3F64">
        <w:rPr>
          <w:rFonts w:ascii="Times New Roman" w:hAnsi="Times New Roman"/>
          <w:spacing w:val="-21"/>
        </w:rPr>
        <w:t xml:space="preserve"> </w:t>
      </w:r>
      <w:r w:rsidRPr="006C3F64">
        <w:rPr>
          <w:rFonts w:ascii="Times New Roman" w:hAnsi="Times New Roman"/>
        </w:rPr>
        <w:t>efficacy. China’s potential domestic demand is enormous, and it is both necessary</w:t>
      </w:r>
      <w:r w:rsidRPr="006C3F64">
        <w:rPr>
          <w:rFonts w:ascii="Times New Roman" w:hAnsi="Times New Roman"/>
          <w:spacing w:val="-20"/>
        </w:rPr>
        <w:t xml:space="preserve"> </w:t>
      </w:r>
      <w:r w:rsidRPr="006C3F64">
        <w:rPr>
          <w:rFonts w:ascii="Times New Roman" w:hAnsi="Times New Roman"/>
        </w:rPr>
        <w:t>and</w:t>
      </w:r>
      <w:r w:rsidRPr="006C3F64">
        <w:rPr>
          <w:rFonts w:ascii="Times New Roman" w:hAnsi="Times New Roman"/>
          <w:lang w:eastAsia="zh-CN"/>
        </w:rPr>
        <w:t xml:space="preserve"> </w:t>
      </w:r>
      <w:r w:rsidRPr="006C3F64">
        <w:rPr>
          <w:rFonts w:ascii="Times New Roman" w:hAnsi="Times New Roman"/>
          <w:sz w:val="24"/>
          <w:szCs w:val="24"/>
        </w:rPr>
        <w:t>possible for domestic demand to be expanded. The key is to know where to</w:t>
      </w:r>
      <w:r w:rsidRPr="006C3F64">
        <w:rPr>
          <w:rFonts w:ascii="Times New Roman" w:hAnsi="Times New Roman"/>
          <w:spacing w:val="-31"/>
          <w:sz w:val="24"/>
          <w:szCs w:val="24"/>
        </w:rPr>
        <w:t xml:space="preserve"> </w:t>
      </w:r>
      <w:r w:rsidRPr="006C3F64">
        <w:rPr>
          <w:rFonts w:ascii="Times New Roman" w:hAnsi="Times New Roman"/>
          <w:sz w:val="24"/>
          <w:szCs w:val="24"/>
        </w:rPr>
        <w:t>start.</w:t>
      </w:r>
      <w:r w:rsidRPr="006C3F6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C3F64">
        <w:rPr>
          <w:rFonts w:ascii="Times New Roman" w:hAnsi="Times New Roman"/>
          <w:sz w:val="24"/>
          <w:szCs w:val="24"/>
        </w:rPr>
        <w:t>We need to increase consumer spending to improve people’s lives, and</w:t>
      </w:r>
      <w:r w:rsidRPr="006C3F64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6C3F64">
        <w:rPr>
          <w:rFonts w:ascii="Times New Roman" w:hAnsi="Times New Roman"/>
          <w:sz w:val="24"/>
          <w:szCs w:val="24"/>
        </w:rPr>
        <w:t>boost investment to strengthen areas of weakness and sustain development, so that</w:t>
      </w:r>
      <w:r w:rsidRPr="006C3F64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6C3F64">
        <w:rPr>
          <w:rFonts w:ascii="Times New Roman" w:hAnsi="Times New Roman"/>
          <w:sz w:val="24"/>
          <w:szCs w:val="24"/>
        </w:rPr>
        <w:t>the</w:t>
      </w:r>
      <w:r w:rsidRPr="006C3F6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C3F64">
        <w:rPr>
          <w:rFonts w:ascii="Times New Roman" w:hAnsi="Times New Roman"/>
          <w:sz w:val="24"/>
          <w:szCs w:val="24"/>
        </w:rPr>
        <w:t>expansion of domestic demand becomes more effective and sustainable and</w:t>
      </w:r>
      <w:r w:rsidRPr="006C3F64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6C3F64">
        <w:rPr>
          <w:rFonts w:ascii="Times New Roman" w:hAnsi="Times New Roman"/>
          <w:sz w:val="24"/>
          <w:szCs w:val="24"/>
        </w:rPr>
        <w:t>supply- side reform and demand-side regulation reinforce each</w:t>
      </w:r>
      <w:r w:rsidRPr="006C3F64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C3F64">
        <w:rPr>
          <w:rFonts w:ascii="Times New Roman" w:hAnsi="Times New Roman"/>
          <w:sz w:val="24"/>
          <w:szCs w:val="24"/>
        </w:rPr>
        <w:t>other.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spacing w:before="9"/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line="237" w:lineRule="auto"/>
        <w:ind w:right="302"/>
        <w:jc w:val="both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四是依靠创新推动新旧动能转换和结构优化升级。我国发展到现在这个阶段，不靠改</w:t>
      </w:r>
      <w:r w:rsidRPr="0066053F">
        <w:rPr>
          <w:rFonts w:ascii="Times New Roman" w:eastAsia="微软雅黑" w:hAnsi="Times New Roman"/>
          <w:spacing w:val="-34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革创新没有出路。我们拥有世界上数量最多、素质较高的劳动力，有最大规模的科技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和专业技能人才队伍，蕴藏着巨大的创新潜能。要坚持以改革开放为动力、以人力人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才资源为支撑，加快创新发展，培育壮大新动能、改造提升传统动能，推动经济保持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中高速增长、产业迈向中高端水平。</w:t>
      </w:r>
    </w:p>
    <w:p w:rsidR="00154DFB" w:rsidRPr="0066053F" w:rsidRDefault="00154DFB">
      <w:pPr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253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Fourth, we should rely on innovation to replace old growth drivers with new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ones and speed up structural improvement and upgrading. Having reached the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current stage of development, China can now advance only through reform and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innovation. We have the largest quality workforce as well as the largest pool of</w:t>
      </w:r>
      <w:r w:rsidRPr="0066053F"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scientists,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engineers, and professionals in the world, and their potential for innovation is</w:t>
      </w:r>
      <w:r w:rsidRPr="0066053F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truly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tremendous. We must continue to draw strength from reform and opening up,</w:t>
      </w:r>
      <w:r w:rsidRPr="0066053F">
        <w:rPr>
          <w:rFonts w:ascii="Times New Roman" w:hAnsi="Times New Roman"/>
          <w:spacing w:val="-2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fully tap the potential of human resources and human capital, and move more quickly</w:t>
      </w:r>
      <w:r w:rsidRPr="0066053F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to pursue innovation-driven development. We should foster and develop new</w:t>
      </w:r>
      <w:r w:rsidRPr="0066053F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growth drivers while transforming and upgrading the traditional growth drivers. These</w:t>
      </w:r>
      <w:r w:rsidRPr="0066053F">
        <w:rPr>
          <w:rFonts w:ascii="Times New Roman" w:hAnsi="Times New Roman"/>
          <w:spacing w:val="-2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steps will enable China’s economy to maintain a medium-high rate of growth and</w:t>
      </w:r>
      <w:r w:rsidRPr="0066053F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China’s industries to move toward the medium-high</w:t>
      </w:r>
      <w:r w:rsidRPr="0066053F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end.</w:t>
      </w:r>
    </w:p>
    <w:p w:rsidR="00154DFB" w:rsidRPr="0066053F" w:rsidRDefault="00154DFB">
      <w:pPr>
        <w:spacing w:before="9"/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line="237" w:lineRule="auto"/>
        <w:ind w:right="303"/>
        <w:jc w:val="both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五是着力解决人民群众普遍关心的突出问题。政府的一切工作都是为了人民，要践行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以人民为中心的发展思想，把握好我国处于社会主义初级阶段的基本国情。对群众反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映强烈、期待迫切的问题，有条件的要抓紧解决，把好事办好；一时难以解决的，要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努力创造条件逐步加以解决。我们要咬定青山不放松，持之以恒为群众办实事、解难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事，促进社会公平正义，把发展硬道理更多体现在增进人民福祉上。</w:t>
      </w:r>
    </w:p>
    <w:p w:rsidR="00154DFB" w:rsidRPr="0066053F" w:rsidRDefault="00154DFB">
      <w:pPr>
        <w:spacing w:before="16"/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Fifth, we should solve prominent problems of public concern. All government work</w:t>
      </w:r>
      <w:r w:rsidRPr="0066053F">
        <w:rPr>
          <w:rFonts w:ascii="Times New Roman" w:hAnsi="Times New Roman"/>
          <w:spacing w:val="-3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is for the people. We should keep in mind the fact that China remains in the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primary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stage of socialism and pursue a people focused development philosophy.</w:t>
      </w:r>
      <w:r w:rsidRPr="0066053F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Where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conditions permit, we will lose no time in solving problems about which the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people have great concern and which demand speedy resolution. When problems cannot</w:t>
      </w:r>
      <w:r w:rsidRPr="0066053F">
        <w:rPr>
          <w:rFonts w:ascii="Times New Roman" w:hAnsi="Times New Roman"/>
          <w:spacing w:val="-3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be solved for the time being, we will work to resolve them over time. We must</w:t>
      </w:r>
      <w:r w:rsidRPr="0066053F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make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dedicated efforts to deliver services to the people, resolve the difficulties they</w:t>
      </w:r>
      <w:r w:rsidRPr="0066053F">
        <w:rPr>
          <w:rFonts w:ascii="Times New Roman" w:hAnsi="Times New Roman"/>
          <w:spacing w:val="-2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face, promote social equity and justice, and demonstrate that development does</w:t>
      </w:r>
      <w:r w:rsidRPr="0066053F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better people’s</w:t>
      </w:r>
      <w:r w:rsidRPr="0066053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lives.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6"/>
        <w:ind w:right="390"/>
        <w:rPr>
          <w:rFonts w:ascii="Times New Roman" w:eastAsia="微软雅黑" w:hAnsi="Times New Roman"/>
          <w:sz w:val="24"/>
          <w:szCs w:val="24"/>
        </w:rPr>
      </w:pPr>
      <w:r w:rsidRPr="0066053F">
        <w:rPr>
          <w:rFonts w:ascii="Times New Roman" w:eastAsia="微软雅黑" w:hAnsi="微软雅黑" w:hint="eastAsia"/>
          <w:sz w:val="24"/>
          <w:szCs w:val="24"/>
        </w:rPr>
        <w:t>三、</w:t>
      </w:r>
      <w:r w:rsidRPr="0066053F">
        <w:rPr>
          <w:rFonts w:ascii="Times New Roman" w:hAnsi="Times New Roman"/>
          <w:sz w:val="24"/>
          <w:szCs w:val="24"/>
        </w:rPr>
        <w:t>2017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</w:rPr>
        <w:t>年重点工作任务</w:t>
      </w:r>
    </w:p>
    <w:p w:rsidR="00154DFB" w:rsidRPr="0066053F" w:rsidRDefault="00154DFB">
      <w:pPr>
        <w:rPr>
          <w:rFonts w:ascii="Times New Roman" w:eastAsia="微软雅黑" w:hAnsi="Times New Roman"/>
          <w:sz w:val="24"/>
          <w:szCs w:val="24"/>
        </w:rPr>
      </w:pPr>
    </w:p>
    <w:p w:rsidR="00154DFB" w:rsidRPr="0066053F" w:rsidRDefault="00154DFB">
      <w:pPr>
        <w:pStyle w:val="BodyText"/>
        <w:ind w:right="390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I now wish to discuss our major areas of work for</w:t>
      </w:r>
      <w:r w:rsidRPr="0066053F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2017.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line="376" w:lineRule="exact"/>
        <w:ind w:right="390"/>
        <w:rPr>
          <w:rFonts w:ascii="Times New Roman" w:eastAsia="微软雅黑" w:hAnsi="Times New Roman"/>
          <w:sz w:val="24"/>
          <w:szCs w:val="24"/>
        </w:rPr>
      </w:pPr>
      <w:r w:rsidRPr="0066053F">
        <w:rPr>
          <w:rFonts w:ascii="Times New Roman" w:eastAsia="微软雅黑" w:hAnsi="微软雅黑" w:hint="eastAsia"/>
          <w:spacing w:val="-1"/>
          <w:sz w:val="24"/>
          <w:szCs w:val="24"/>
        </w:rPr>
        <w:t>面对今年艰巨繁重的改革发展稳定任务，我们要通观全局、统筹兼顾，突出重点、把</w:t>
      </w:r>
      <w:r w:rsidRPr="0066053F">
        <w:rPr>
          <w:rFonts w:ascii="Times New Roman" w:eastAsia="微软雅黑" w:hAnsi="Times New Roman"/>
          <w:spacing w:val="-35"/>
          <w:sz w:val="24"/>
          <w:szCs w:val="24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</w:rPr>
        <w:t>握关键，正确处理好各方面关系，着重抓好以下几个方面工作。</w:t>
      </w:r>
    </w:p>
    <w:p w:rsidR="00154DFB" w:rsidRPr="0066053F" w:rsidRDefault="00154DFB">
      <w:pPr>
        <w:spacing w:before="1"/>
        <w:rPr>
          <w:rFonts w:ascii="Times New Roman" w:eastAsia="微软雅黑" w:hAnsi="Times New Roman"/>
          <w:sz w:val="24"/>
          <w:szCs w:val="24"/>
        </w:rPr>
      </w:pPr>
    </w:p>
    <w:p w:rsidR="00154DFB" w:rsidRPr="0066053F" w:rsidRDefault="00154DFB">
      <w:pPr>
        <w:pStyle w:val="BodyText"/>
        <w:ind w:right="390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Confronted with the formidable tasks of reform and development and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maintaining stability this year, we must keep in mind the big picture and adopt a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holistic approach, have clear priorities and focus on key tasks, and properly</w:t>
      </w:r>
      <w:r w:rsidRPr="0066053F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handle interactions among various sectors. We should give priority to the following areas</w:t>
      </w:r>
      <w:r w:rsidRPr="0066053F">
        <w:rPr>
          <w:rFonts w:ascii="Times New Roman" w:hAnsi="Times New Roman"/>
          <w:spacing w:val="-3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of work.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line="376" w:lineRule="exact"/>
        <w:ind w:right="390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（一）用改革的办法深入推进</w:t>
      </w:r>
      <w:r w:rsidRPr="0066053F">
        <w:rPr>
          <w:rFonts w:ascii="Times New Roman" w:eastAsia="微软雅黑" w:hAnsi="Times New Roman"/>
          <w:spacing w:val="-1"/>
          <w:sz w:val="24"/>
          <w:szCs w:val="24"/>
          <w:lang w:eastAsia="zh-CN"/>
        </w:rPr>
        <w:t>“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三去一降一补</w:t>
      </w:r>
      <w:r w:rsidRPr="0066053F">
        <w:rPr>
          <w:rFonts w:ascii="Times New Roman" w:eastAsia="微软雅黑" w:hAnsi="Times New Roman"/>
          <w:spacing w:val="-1"/>
          <w:sz w:val="24"/>
          <w:szCs w:val="24"/>
          <w:lang w:eastAsia="zh-CN"/>
        </w:rPr>
        <w:t>”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。要在巩固成果基础上，针对新情况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新问题，完善政策措施，努力取得更大成效。</w:t>
      </w:r>
    </w:p>
    <w:p w:rsidR="00154DFB" w:rsidRPr="0066053F" w:rsidRDefault="00154DFB">
      <w:pPr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ListParagraph"/>
        <w:numPr>
          <w:ilvl w:val="0"/>
          <w:numId w:val="1"/>
        </w:numPr>
        <w:tabs>
          <w:tab w:val="left" w:pos="398"/>
        </w:tabs>
        <w:ind w:right="390" w:firstLine="0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Pushing ahead with the five priority tasks through</w:t>
      </w:r>
      <w:r w:rsidRPr="0066053F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reform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5"/>
        <w:ind w:right="390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should, on the basis of consolidating and building on what we have</w:t>
      </w:r>
      <w:r w:rsidRPr="0066053F">
        <w:rPr>
          <w:rFonts w:ascii="Times New Roman" w:hAnsi="Times New Roman"/>
          <w:spacing w:val="-3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achieved,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improve our policies and measures in light of new developments and new</w:t>
      </w:r>
      <w:r w:rsidRPr="0066053F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problems so as to make greater</w:t>
      </w:r>
      <w:r w:rsidRPr="0066053F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progress.</w:t>
      </w:r>
    </w:p>
    <w:p w:rsidR="00154DFB" w:rsidRPr="0066053F" w:rsidRDefault="00154DFB">
      <w:pPr>
        <w:spacing w:before="5"/>
        <w:rPr>
          <w:rFonts w:ascii="Times New Roman" w:hAnsi="Times New Roman"/>
          <w:sz w:val="24"/>
          <w:szCs w:val="24"/>
        </w:rPr>
      </w:pPr>
    </w:p>
    <w:p w:rsidR="00154DFB" w:rsidRPr="0066053F" w:rsidRDefault="00154DFB" w:rsidP="00462D7B">
      <w:pPr>
        <w:pStyle w:val="BodyText"/>
        <w:spacing w:line="378" w:lineRule="exact"/>
        <w:ind w:right="18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扎实有效去产能。今年要再压减钢铁产能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 xml:space="preserve">5000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万吨左右，退出煤炭产能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1.5</w:t>
      </w:r>
      <w:r w:rsidRPr="0066053F">
        <w:rPr>
          <w:rFonts w:ascii="Times New Roman" w:hAnsi="Times New Roman"/>
          <w:spacing w:val="-16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亿吨以上。同时，要淘汰、停建、缓建煤电产能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5000</w:t>
      </w:r>
      <w:r w:rsidRPr="0066053F">
        <w:rPr>
          <w:rFonts w:ascii="Times New Roman" w:hAnsi="Times New Roman"/>
          <w:spacing w:val="-1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万千瓦以上，以防范化解煤电产能过剩风险，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提高煤电行业效率，为清洁能源发展腾空间。要严格执行环保、能耗、质量、安全等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相关法律法规和标准，更多运用市场化法治化手段，有效处置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>“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僵尸企业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>”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，推动企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业兼并重组、破产清算，坚决淘汰不达标的落后产能，严控过剩行业新上产能。去产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能必须安置好职工，中央财政专项奖补资金要及时拨付，地方和企业要落实相关资金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与措施，确保分流职工就业有出路、生活有保障。</w:t>
      </w:r>
    </w:p>
    <w:p w:rsidR="00154DFB" w:rsidRPr="0066053F" w:rsidRDefault="00154DFB">
      <w:pPr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390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Take solid and effective steps to cut</w:t>
      </w:r>
      <w:r w:rsidRPr="0066053F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overcapacity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63"/>
        <w:ind w:right="249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This year, we will further reduce steel production capacity by around 50</w:t>
      </w:r>
      <w:r w:rsidRPr="0066053F"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million metric tons and shut down at least 150 million metric tons of coal</w:t>
      </w:r>
      <w:r w:rsidRPr="0066053F"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production facilities. At the same time, we will suspend or postpone construction on or</w:t>
      </w:r>
      <w:r w:rsidRPr="0066053F">
        <w:rPr>
          <w:rFonts w:ascii="Times New Roman" w:hAnsi="Times New Roman"/>
          <w:spacing w:val="-3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eliminate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no less than 50 million kilowatts of coal-fired power generation capacity, in order</w:t>
      </w:r>
      <w:r w:rsidRPr="0066053F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to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guard against and defuse the risks of overcapacity in coal-fired power, improve</w:t>
      </w:r>
      <w:r w:rsidRPr="0066053F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 efficiency of this sector, and make room for clean energy to</w:t>
      </w:r>
      <w:r w:rsidRPr="0066053F">
        <w:rPr>
          <w:rFonts w:ascii="Times New Roman" w:hAnsi="Times New Roman"/>
          <w:spacing w:val="-2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develop.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113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strictly enforce all laws, regulations, and standards on</w:t>
      </w:r>
      <w:r w:rsidRPr="0066053F"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environmental protection, energy consumption, quality, and safety and make more use of</w:t>
      </w:r>
      <w:r w:rsidRPr="0066053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market and law-based methods as we work to address the problems of “zombie</w:t>
      </w:r>
      <w:r w:rsidRPr="0066053F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enterprises,” encourage enterprise mergers, restructuring, and bankruptcy liquidations, shut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down all outdated production facilities that fail to meet standards, and stringently</w:t>
      </w:r>
      <w:r w:rsidRPr="0066053F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control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 launching of new projects in industries that are already saddled with</w:t>
      </w:r>
      <w:r w:rsidRPr="0066053F">
        <w:rPr>
          <w:rFonts w:ascii="Times New Roman" w:hAnsi="Times New Roman"/>
          <w:spacing w:val="-3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overcapacity.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267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As overcapacity is cut, we must provide assistance to laid-off workers.</w:t>
      </w:r>
      <w:r w:rsidRPr="0066053F"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Central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government special funds for rewards and subsidies should be promptly</w:t>
      </w:r>
      <w:r w:rsidRPr="0066053F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allocated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local governments and enterprises need to put in place related funds</w:t>
      </w:r>
      <w:r w:rsidRPr="0066053F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measures, to ensure that laid-off workers can find new jobs and secure</w:t>
      </w:r>
      <w:r w:rsidRPr="0066053F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their livelihoods.</w:t>
      </w:r>
    </w:p>
    <w:p w:rsidR="00154DFB" w:rsidRPr="0066053F" w:rsidRDefault="00154DFB">
      <w:pPr>
        <w:spacing w:before="9"/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line="237" w:lineRule="auto"/>
        <w:ind w:right="318"/>
        <w:jc w:val="both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因城施策去库存。目前三四线城市房地产库存仍然较多，要支持居民自住和进城人员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购房需求。坚持住房的居住属性，落实地方政府主体责任，加快建立和完善促进房地</w:t>
      </w:r>
      <w:r w:rsidRPr="0066053F">
        <w:rPr>
          <w:rFonts w:ascii="Times New Roman" w:eastAsia="微软雅黑" w:hAnsi="Times New Roman"/>
          <w:spacing w:val="-34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产市场平稳健康发展的长效机制，以市场为主满足多层次需求，以政府为主提供基本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保障。加强房地产市场分类调控，房价上涨压力大的城市要合理增加住宅用地，规范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开发、销售、中介等行为。目前城镇还有几千万人居住在条件简陋的棚户区，要持续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进行改造。今年再完成棚户区住房改造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600</w:t>
      </w:r>
      <w:r w:rsidRPr="0066053F">
        <w:rPr>
          <w:rFonts w:ascii="Times New Roman" w:hAnsi="Times New Roman"/>
          <w:spacing w:val="-37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万套，继续发展公租房，因地制宜提高货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币化安置比例，加强配套设施建设和公共服务，让更多住房困难家庭告别棚户区，让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广大人民群众在住有所居中创造新生活。</w:t>
      </w:r>
    </w:p>
    <w:p w:rsidR="00154DFB" w:rsidRPr="0066053F" w:rsidRDefault="00154DFB">
      <w:pPr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267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Take targeted policies to cut excess urban real estate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inventory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5"/>
        <w:ind w:right="213"/>
        <w:jc w:val="both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At present, there is still excess supply in the real estate markets of third- and</w:t>
      </w:r>
      <w:r w:rsidRPr="0066053F">
        <w:rPr>
          <w:rFonts w:ascii="Times New Roman" w:hAnsi="Times New Roman"/>
          <w:spacing w:val="-3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fourth- tier cities. We will support both local and new residents in buying homes for</w:t>
      </w:r>
      <w:r w:rsidRPr="0066053F">
        <w:rPr>
          <w:rFonts w:ascii="Times New Roman" w:hAnsi="Times New Roman"/>
          <w:spacing w:val="-2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personal use.</w:t>
      </w:r>
    </w:p>
    <w:p w:rsidR="00154DFB" w:rsidRDefault="00154DFB">
      <w:pPr>
        <w:pStyle w:val="BodyText"/>
        <w:spacing w:before="63"/>
        <w:ind w:right="202"/>
        <w:rPr>
          <w:rFonts w:ascii="Times New Roman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spacing w:before="63"/>
        <w:ind w:right="202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need to be clear that housing is for people to live in, and local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governments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should take primary responsibility in this respect. We should move faster to</w:t>
      </w:r>
      <w:r w:rsidRPr="0066053F">
        <w:rPr>
          <w:rFonts w:ascii="Times New Roman" w:hAnsi="Times New Roman"/>
          <w:spacing w:val="-3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establish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robust long-term mechanisms for promoting the steady and sound development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of the real estate sector, with multiple levels of demand being met primarily by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 market, and basic housing support provided by the government. We will take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more category-based and targeted steps to regulate the real estate market. Cities that</w:t>
      </w:r>
      <w:r w:rsidRPr="0066053F">
        <w:rPr>
          <w:rFonts w:ascii="Times New Roman" w:hAnsi="Times New Roman"/>
          <w:spacing w:val="-3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are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under big pressure from rising housing prices need to increase as appropriate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 supply of land for residential use, and we should better regulate</w:t>
      </w:r>
      <w:r w:rsidRPr="0066053F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housing development, marketing, and intermediary</w:t>
      </w:r>
      <w:r w:rsidRPr="0066053F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services.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ind w:right="22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Today, several dozen million people still live in rundown areas in cities and</w:t>
      </w:r>
      <w:r w:rsidRPr="0066053F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towns.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We must continue housing renovations in these areas. This year, we will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renovate another 6 million housing units in these areas, continue to develop public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rental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housing, encourage according to local circumstances the greater use of</w:t>
      </w:r>
      <w:r w:rsidRPr="0066053F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monetary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compensation for those affected by such rebuilding, and improve local</w:t>
      </w:r>
      <w:r w:rsidRPr="0066053F">
        <w:rPr>
          <w:rFonts w:ascii="Times New Roman" w:hAnsi="Times New Roman"/>
          <w:spacing w:val="-3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infrastructure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public services. With these efforts, we will help more families struggling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with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housing to bid farewell to rundown areas, and see that with good roofs over</w:t>
      </w:r>
      <w:r w:rsidRPr="0066053F">
        <w:rPr>
          <w:rFonts w:ascii="Times New Roman" w:hAnsi="Times New Roman"/>
          <w:spacing w:val="-2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their heads our people move on to better</w:t>
      </w:r>
      <w:r w:rsidRPr="0066053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lives.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line="237" w:lineRule="auto"/>
        <w:ind w:right="303"/>
        <w:jc w:val="both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积极稳妥去杠杆。我国非金融企业杠杆率较高，这与储蓄率高、以信贷为主的融资结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构有关。要在控制总杠杆率的前提下，把降低企业杠杆率作为重中之重。促进企业盘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活存量资产，推进资产证券化，支持市场化法治化债转股，加大股权融资力度，强化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企业特别是国有企业财务杠杆约束，逐步将企业负债降到合理水平。</w:t>
      </w:r>
    </w:p>
    <w:p w:rsidR="00154DFB" w:rsidRPr="0066053F" w:rsidRDefault="00154DFB">
      <w:pPr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Carry out deleveraging in an active and prudent</w:t>
      </w:r>
      <w:r w:rsidRPr="0066053F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way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There is high leverage in nonfinancial Chinese firms. This is caused by high</w:t>
      </w:r>
      <w:r w:rsidRPr="0066053F">
        <w:rPr>
          <w:rFonts w:ascii="Times New Roman" w:hAnsi="Times New Roman"/>
          <w:spacing w:val="-3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savings rates and the composition of financing which is primarily based on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credit.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22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While working to control overall leverage, we should focus on bringing down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 leverage of enterprises. We need to see that the idle assets of enterprises are put</w:t>
      </w:r>
      <w:r w:rsidRPr="0066053F">
        <w:rPr>
          <w:rFonts w:ascii="Times New Roman" w:hAnsi="Times New Roman"/>
          <w:spacing w:val="-2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to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use, push ahead with securitization of corporate assets, support market- and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law- based debt-to-equity swaps, expand equity financing, and place tighter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constraints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on enterprises, especially SOEs, in leveraging, so as to gradually reduce</w:t>
      </w:r>
      <w:r w:rsidRPr="0066053F">
        <w:rPr>
          <w:rFonts w:ascii="Times New Roman" w:hAnsi="Times New Roman"/>
          <w:spacing w:val="-3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enterprise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debt to an acceptable</w:t>
      </w:r>
      <w:r w:rsidRPr="0066053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level.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 w:rsidP="00462D7B">
      <w:pPr>
        <w:pStyle w:val="BodyText"/>
        <w:spacing w:line="376" w:lineRule="exact"/>
        <w:ind w:right="156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eastAsia="微软雅黑" w:hint="eastAsia"/>
          <w:lang w:eastAsia="zh-CN"/>
        </w:rPr>
        <w:t>多措并举降成本。扩大小微企业享受减半征收所得税优惠的范围，年应纳税所得额上</w:t>
      </w:r>
      <w:r w:rsidRPr="0066053F">
        <w:rPr>
          <w:rFonts w:eastAsia="微软雅黑" w:hAnsi="Times New Roman"/>
          <w:spacing w:val="-35"/>
          <w:lang w:eastAsia="zh-CN"/>
        </w:rPr>
        <w:t xml:space="preserve"> </w:t>
      </w:r>
      <w:r w:rsidRPr="0066053F">
        <w:rPr>
          <w:rFonts w:eastAsia="微软雅黑" w:hint="eastAsia"/>
          <w:lang w:eastAsia="zh-CN"/>
        </w:rPr>
        <w:t>限由</w:t>
      </w:r>
      <w:r w:rsidRPr="0066053F">
        <w:rPr>
          <w:rFonts w:eastAsia="微软雅黑" w:hAnsi="Times New Roman"/>
          <w:spacing w:val="-11"/>
          <w:lang w:eastAsia="zh-CN"/>
        </w:rPr>
        <w:t xml:space="preserve"> </w:t>
      </w:r>
      <w:r w:rsidRPr="0066053F">
        <w:rPr>
          <w:rFonts w:eastAsia="Times New Roman" w:hAnsi="Times New Roman"/>
          <w:lang w:eastAsia="zh-CN"/>
        </w:rPr>
        <w:t>30</w:t>
      </w:r>
      <w:r w:rsidRPr="0066053F">
        <w:rPr>
          <w:rFonts w:eastAsia="Times New Roman" w:hAnsi="Times New Roman"/>
          <w:spacing w:val="-23"/>
          <w:lang w:eastAsia="zh-CN"/>
        </w:rPr>
        <w:t xml:space="preserve"> </w:t>
      </w:r>
      <w:r w:rsidRPr="0066053F">
        <w:rPr>
          <w:rFonts w:eastAsia="微软雅黑" w:hint="eastAsia"/>
          <w:lang w:eastAsia="zh-CN"/>
        </w:rPr>
        <w:t>万元提高到</w:t>
      </w:r>
      <w:r w:rsidRPr="0066053F">
        <w:rPr>
          <w:rFonts w:eastAsia="微软雅黑" w:hAnsi="Times New Roman"/>
          <w:spacing w:val="-11"/>
          <w:lang w:eastAsia="zh-CN"/>
        </w:rPr>
        <w:t xml:space="preserve"> </w:t>
      </w:r>
      <w:r w:rsidRPr="0066053F">
        <w:rPr>
          <w:rFonts w:eastAsia="Times New Roman" w:hAnsi="Times New Roman"/>
          <w:lang w:eastAsia="zh-CN"/>
        </w:rPr>
        <w:t>50</w:t>
      </w:r>
      <w:r w:rsidRPr="0066053F">
        <w:rPr>
          <w:rFonts w:eastAsia="Times New Roman" w:hAnsi="Times New Roman"/>
          <w:spacing w:val="-22"/>
          <w:lang w:eastAsia="zh-CN"/>
        </w:rPr>
        <w:t xml:space="preserve"> </w:t>
      </w:r>
      <w:r w:rsidRPr="0066053F">
        <w:rPr>
          <w:rFonts w:eastAsia="微软雅黑" w:hint="eastAsia"/>
          <w:lang w:eastAsia="zh-CN"/>
        </w:rPr>
        <w:t>万元；科技型中小企业研发费用加计扣除比例由</w:t>
      </w:r>
      <w:r w:rsidRPr="0066053F">
        <w:rPr>
          <w:rFonts w:eastAsia="微软雅黑" w:hAnsi="Times New Roman"/>
          <w:spacing w:val="-11"/>
          <w:lang w:eastAsia="zh-CN"/>
        </w:rPr>
        <w:t xml:space="preserve"> </w:t>
      </w:r>
      <w:r w:rsidRPr="0066053F">
        <w:rPr>
          <w:rFonts w:eastAsia="Times New Roman" w:hAnsi="Times New Roman"/>
          <w:lang w:eastAsia="zh-CN"/>
        </w:rPr>
        <w:t>50%</w:t>
      </w:r>
      <w:r w:rsidRPr="0066053F">
        <w:rPr>
          <w:rFonts w:eastAsia="微软雅黑" w:hint="eastAsia"/>
          <w:lang w:eastAsia="zh-CN"/>
        </w:rPr>
        <w:t>提高到</w:t>
      </w:r>
      <w:r w:rsidRPr="0066053F">
        <w:rPr>
          <w:rFonts w:ascii="Times New Roman" w:hAnsi="Times New Roman"/>
          <w:sz w:val="24"/>
          <w:szCs w:val="24"/>
          <w:lang w:eastAsia="zh-CN"/>
        </w:rPr>
        <w:t>75%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，千方百计使结构性减税力度和效应进一步显现。名目繁多的收费使许多企业不堪重负，要大幅降低非税负担。一是全面清理规范政府性基金，取消城市公用事业附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加等基金，授权地方政府自主减免部分基金。二是取消或停征中央涉企行政事业性收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费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35</w:t>
      </w:r>
      <w:r w:rsidRPr="0066053F">
        <w:rPr>
          <w:rFonts w:ascii="Times New Roman" w:hAnsi="Times New Roman"/>
          <w:spacing w:val="-39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项，收费项目再减少一半以上，保留的项目要尽可能降低收费标准。各地也要削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减涉企行政事业性收费。三是减少政府定价的涉企经营性收费，清理取消行政审批中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介服务违规收费，推动降低金融、铁路货运等领域涉企经营性收费，加强对市场调节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类经营服务性收费的监管。四是继续适当降低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>“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五险一金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>”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有关缴费比例。五是通过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深化改革、完善政策，降低企业制度性交易成本，降低用能、物流等成本。各有关部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门和单位都要舍小利顾大义，使企业轻装上阵，创造条件形成我国竞争新优势。</w:t>
      </w:r>
    </w:p>
    <w:p w:rsidR="00154DFB" w:rsidRPr="0066053F" w:rsidRDefault="00154DFB">
      <w:pPr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Take multiple measures to cut</w:t>
      </w:r>
      <w:r w:rsidRPr="0066053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costs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22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More small businesses with low profits will enjoy halved corporate income tax,</w:t>
      </w:r>
      <w:r w:rsidRPr="0066053F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with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 upper limit of taxable annual income raised from 300,000 to 500,000 yuan.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For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small and medium high-tech enterprises, the proportion of R&amp;D expenses that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are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tax deductible is to be raised from 50 to 75 percent. We will do all we can to see</w:t>
      </w:r>
      <w:r w:rsidRPr="0066053F">
        <w:rPr>
          <w:rFonts w:ascii="Times New Roman" w:hAnsi="Times New Roman"/>
          <w:spacing w:val="-3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 intensity and impact of structural tax cuts deliver further results. The great</w:t>
      </w:r>
      <w:r w:rsidRPr="0066053F">
        <w:rPr>
          <w:rFonts w:ascii="Times New Roman" w:hAnsi="Times New Roman"/>
          <w:spacing w:val="-2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number of charges have placed an unbearable burden on many businesses; we are going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to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slash non-tax</w:t>
      </w:r>
      <w:r w:rsidRPr="0066053F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burdens.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5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First, we will completely overhaul government-managed funds, abolish</w:t>
      </w:r>
      <w:r w:rsidRPr="0066053F"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municipal public utility surcharges, and authorize local governments to reduce and cancel</w:t>
      </w:r>
      <w:r w:rsidRPr="0066053F">
        <w:rPr>
          <w:rFonts w:ascii="Times New Roman" w:hAnsi="Times New Roman"/>
          <w:spacing w:val="-3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some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funds.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Second, we will abolish or suspend 35 administrative charges paid by enterprises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to the central government, which represents more than a 50-percent reduction in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 number; and then reduce as far as possible those that still</w:t>
      </w:r>
      <w:r w:rsidRPr="0066053F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apply.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Local governments also need to make significant cuts to government</w:t>
      </w:r>
      <w:r w:rsidRPr="0066053F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administrative fees.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5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Third, we will reduce government-set operating fees for businesses.</w:t>
      </w:r>
      <w:r w:rsidRPr="0066053F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Unauthorized fees charged by intermediaries for government review and approval will</w:t>
      </w:r>
      <w:r w:rsidRPr="0066053F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be overhauled or abolished. We will work toward lower operating fees levied</w:t>
      </w:r>
      <w:r w:rsidRPr="0066053F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on businesses in the finance and railway freight sectors. We will strengthen</w:t>
      </w:r>
      <w:r w:rsidRPr="0066053F">
        <w:rPr>
          <w:rFonts w:ascii="Times New Roman" w:hAnsi="Times New Roman"/>
          <w:spacing w:val="-3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oversight over the collection of market-set service</w:t>
      </w:r>
      <w:r w:rsidRPr="0066053F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fees.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  <w:sectPr w:rsidR="00154DFB" w:rsidRPr="0066053F">
          <w:pgSz w:w="11910" w:h="16840"/>
          <w:pgMar w:top="1720" w:right="1660" w:bottom="280" w:left="1660" w:header="708" w:footer="0" w:gutter="0"/>
          <w:cols w:space="720"/>
        </w:sectPr>
      </w:pPr>
    </w:p>
    <w:p w:rsidR="00154DFB" w:rsidRPr="0066053F" w:rsidRDefault="00154DFB">
      <w:pPr>
        <w:pStyle w:val="BodyText"/>
        <w:spacing w:before="63"/>
        <w:ind w:right="321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Fourth, we will continue to lower as appropriate the share paid by enterprises</w:t>
      </w:r>
      <w:r w:rsidRPr="0066053F">
        <w:rPr>
          <w:rFonts w:ascii="Times New Roman" w:hAnsi="Times New Roman"/>
          <w:spacing w:val="-3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for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contributions to social</w:t>
      </w:r>
      <w:r w:rsidRPr="0066053F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security.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321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Fifth, we will deepen reforms and improve policies to reduce government</w:t>
      </w:r>
      <w:r w:rsidRPr="0066053F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imposed transaction costs for businesses and lower their energy and logistics</w:t>
      </w:r>
      <w:r w:rsidRPr="0066053F">
        <w:rPr>
          <w:rFonts w:ascii="Times New Roman" w:hAnsi="Times New Roman"/>
          <w:spacing w:val="-3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costs.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321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All government departments and agencies concerned should have in mind the</w:t>
      </w:r>
      <w:r w:rsidRPr="0066053F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overall interests of the country instead of their narrow departmental interests, reduce</w:t>
      </w:r>
      <w:r w:rsidRPr="0066053F">
        <w:rPr>
          <w:rFonts w:ascii="Times New Roman" w:hAnsi="Times New Roman"/>
          <w:spacing w:val="-2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 financial burden on enterprises, and help them develop new advantages</w:t>
      </w:r>
      <w:r w:rsidRPr="0066053F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over international</w:t>
      </w:r>
      <w:r w:rsidRPr="0066053F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competition.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line="237" w:lineRule="auto"/>
        <w:ind w:right="321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精准加力补短板。要针对严重制约经济社会发展和民生改善的突出问题，结合实施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/>
          <w:spacing w:val="-1"/>
          <w:sz w:val="24"/>
          <w:szCs w:val="24"/>
          <w:lang w:eastAsia="zh-CN"/>
        </w:rPr>
        <w:t>“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十三五</w:t>
      </w:r>
      <w:r w:rsidRPr="0066053F">
        <w:rPr>
          <w:rFonts w:ascii="Times New Roman" w:eastAsia="微软雅黑" w:hAnsi="Times New Roman"/>
          <w:spacing w:val="-1"/>
          <w:sz w:val="24"/>
          <w:szCs w:val="24"/>
          <w:lang w:eastAsia="zh-CN"/>
        </w:rPr>
        <w:t>”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规划确定的重大项目，加大补短板力度，加快提升公共服务、基础设施、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创新发展、资源环境等支撑能力。</w:t>
      </w:r>
    </w:p>
    <w:p w:rsidR="00154DFB" w:rsidRPr="0066053F" w:rsidRDefault="00154DFB">
      <w:pPr>
        <w:spacing w:before="16"/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321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Take targeted and powerful measures to strengthen areas of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weakness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385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need to focus on salient problems that are holding back economic and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social development and making it difficult to improve people’s standards of living, and</w:t>
      </w:r>
      <w:r w:rsidRPr="0066053F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we should integrate efforts to undertake major projects set out in the 13th</w:t>
      </w:r>
      <w:r w:rsidRPr="0066053F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Five-Year Plan with efforts to strengthen areas of weakness. We should act faster to raise</w:t>
      </w:r>
      <w:r w:rsidRPr="0066053F">
        <w:rPr>
          <w:rFonts w:ascii="Times New Roman" w:hAnsi="Times New Roman"/>
          <w:spacing w:val="-3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 capacity of public services, infrastructure, innovation-driven development,</w:t>
      </w:r>
      <w:r w:rsidRPr="0066053F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resources and the environment to sustain</w:t>
      </w:r>
      <w:r w:rsidRPr="0066053F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development.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line="237" w:lineRule="auto"/>
        <w:ind w:right="66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pacing w:val="2"/>
          <w:sz w:val="24"/>
          <w:szCs w:val="24"/>
          <w:lang w:eastAsia="zh-CN"/>
        </w:rPr>
        <w:t>贫困地区和贫困人口是全面建成小康社会最大的短板。要深入实施精准扶贫精准脱贫，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今年再减少农村贫困人口</w:t>
      </w:r>
      <w:r w:rsidRPr="0066053F">
        <w:rPr>
          <w:rFonts w:ascii="Times New Roman" w:eastAsia="微软雅黑" w:hAnsi="Times New Roman"/>
          <w:spacing w:val="-11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1000</w:t>
      </w:r>
      <w:r w:rsidRPr="0066053F">
        <w:rPr>
          <w:rFonts w:ascii="Times New Roman" w:hAnsi="Times New Roman"/>
          <w:spacing w:val="-23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万以上，完成易地扶贫搬迁</w:t>
      </w:r>
      <w:r w:rsidRPr="0066053F">
        <w:rPr>
          <w:rFonts w:ascii="Times New Roman" w:eastAsia="微软雅黑" w:hAnsi="Times New Roman"/>
          <w:spacing w:val="-11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340</w:t>
      </w:r>
      <w:r w:rsidRPr="0066053F">
        <w:rPr>
          <w:rFonts w:ascii="Times New Roman" w:hAnsi="Times New Roman"/>
          <w:spacing w:val="-23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万人。中央财政专项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扶贫资金增长</w:t>
      </w:r>
      <w:r w:rsidRPr="0066053F">
        <w:rPr>
          <w:rFonts w:ascii="Times New Roman" w:eastAsia="微软雅黑" w:hAnsi="Times New Roman"/>
          <w:spacing w:val="-12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30%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以上。加强集中连片特困地区、革命老区开发，改善基础设施和公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2"/>
          <w:sz w:val="24"/>
          <w:szCs w:val="24"/>
          <w:lang w:eastAsia="zh-CN"/>
        </w:rPr>
        <w:t>共服务，推动特色产业发展、劳务输出、教育和健康扶贫，实施贫困村整体提升工程，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增强贫困地区和贫困群众自我发展能力。推进贫困县涉农资金整合，强化资金和项目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监管。创新扶贫协作机制，支持社会力量参与扶贫。切实落实脱贫攻坚责任制，实施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最严格的评估考核，严肃查处假脱贫、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>“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被脱贫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>”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、数字脱贫，确保脱贫得到群众认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可、经得起历史检验。</w:t>
      </w:r>
    </w:p>
    <w:p w:rsidR="00154DFB" w:rsidRPr="0066053F" w:rsidRDefault="00154DFB">
      <w:pPr>
        <w:spacing w:before="1"/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462D7B" w:rsidRDefault="00154DFB" w:rsidP="00462D7B">
      <w:pPr>
        <w:pStyle w:val="BodyText"/>
        <w:ind w:right="321"/>
        <w:rPr>
          <w:rFonts w:ascii="Times New Roman" w:hAnsi="Times New Roman"/>
          <w:sz w:val="24"/>
          <w:szCs w:val="24"/>
        </w:rPr>
      </w:pPr>
      <w:r w:rsidRPr="00462D7B">
        <w:rPr>
          <w:rFonts w:ascii="Times New Roman" w:hAnsi="Times New Roman"/>
        </w:rPr>
        <w:t>Poor areas and people living in poverty represent the area of greatest weakness</w:t>
      </w:r>
      <w:r w:rsidRPr="00462D7B">
        <w:rPr>
          <w:rFonts w:ascii="Times New Roman" w:hAnsi="Times New Roman"/>
          <w:spacing w:val="-29"/>
        </w:rPr>
        <w:t xml:space="preserve"> </w:t>
      </w:r>
      <w:r w:rsidRPr="00462D7B">
        <w:rPr>
          <w:rFonts w:ascii="Times New Roman" w:hAnsi="Times New Roman"/>
        </w:rPr>
        <w:t>we</w:t>
      </w:r>
      <w:r w:rsidRPr="00462D7B">
        <w:rPr>
          <w:rFonts w:ascii="Times New Roman" w:hAnsi="Times New Roman"/>
          <w:spacing w:val="-1"/>
        </w:rPr>
        <w:t xml:space="preserve"> </w:t>
      </w:r>
      <w:r w:rsidRPr="00462D7B">
        <w:rPr>
          <w:rFonts w:ascii="Times New Roman" w:hAnsi="Times New Roman"/>
        </w:rPr>
        <w:t>must face as we work to finish building a moderately prosperous society in</w:t>
      </w:r>
      <w:r w:rsidRPr="00462D7B">
        <w:rPr>
          <w:rFonts w:ascii="Times New Roman" w:hAnsi="Times New Roman"/>
          <w:spacing w:val="-27"/>
        </w:rPr>
        <w:t xml:space="preserve"> </w:t>
      </w:r>
      <w:r w:rsidRPr="00462D7B">
        <w:rPr>
          <w:rFonts w:ascii="Times New Roman" w:hAnsi="Times New Roman"/>
        </w:rPr>
        <w:t>all</w:t>
      </w:r>
      <w:r w:rsidRPr="00462D7B">
        <w:rPr>
          <w:rFonts w:ascii="Times New Roman" w:hAnsi="Times New Roman"/>
          <w:lang w:eastAsia="zh-CN"/>
        </w:rPr>
        <w:t xml:space="preserve"> </w:t>
      </w:r>
      <w:r w:rsidRPr="00462D7B">
        <w:rPr>
          <w:rFonts w:ascii="Times New Roman" w:hAnsi="Times New Roman"/>
          <w:sz w:val="24"/>
          <w:szCs w:val="24"/>
        </w:rPr>
        <w:t>respects. We need to do more in implementing targeted poverty reduction</w:t>
      </w:r>
      <w:r w:rsidRPr="00462D7B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462D7B">
        <w:rPr>
          <w:rFonts w:ascii="Times New Roman" w:hAnsi="Times New Roman"/>
          <w:sz w:val="24"/>
          <w:szCs w:val="24"/>
        </w:rPr>
        <w:t>and elimination measures. This year we will further reduce the number of rural</w:t>
      </w:r>
      <w:r w:rsidRPr="00462D7B">
        <w:rPr>
          <w:rFonts w:ascii="Times New Roman" w:hAnsi="Times New Roman"/>
          <w:spacing w:val="-36"/>
          <w:sz w:val="24"/>
          <w:szCs w:val="24"/>
        </w:rPr>
        <w:t xml:space="preserve"> </w:t>
      </w:r>
      <w:r w:rsidRPr="00462D7B">
        <w:rPr>
          <w:rFonts w:ascii="Times New Roman" w:hAnsi="Times New Roman"/>
          <w:sz w:val="24"/>
          <w:szCs w:val="24"/>
        </w:rPr>
        <w:t>residents</w:t>
      </w:r>
      <w:r w:rsidRPr="00462D7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462D7B">
        <w:rPr>
          <w:rFonts w:ascii="Times New Roman" w:hAnsi="Times New Roman"/>
          <w:sz w:val="24"/>
          <w:szCs w:val="24"/>
        </w:rPr>
        <w:t>living in poverty by over 10 million, including 3.4 million to be relocated</w:t>
      </w:r>
      <w:r w:rsidRPr="00462D7B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462D7B">
        <w:rPr>
          <w:rFonts w:ascii="Times New Roman" w:hAnsi="Times New Roman"/>
          <w:sz w:val="24"/>
          <w:szCs w:val="24"/>
        </w:rPr>
        <w:t>from inhospitable areas. Central government funding for poverty alleviation will</w:t>
      </w:r>
      <w:r w:rsidRPr="00462D7B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462D7B">
        <w:rPr>
          <w:rFonts w:ascii="Times New Roman" w:hAnsi="Times New Roman"/>
          <w:sz w:val="24"/>
          <w:szCs w:val="24"/>
        </w:rPr>
        <w:t>be increased by over 30</w:t>
      </w:r>
      <w:r w:rsidRPr="00462D7B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462D7B">
        <w:rPr>
          <w:rFonts w:ascii="Times New Roman" w:hAnsi="Times New Roman"/>
          <w:sz w:val="24"/>
          <w:szCs w:val="24"/>
        </w:rPr>
        <w:t>percent.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need to step up development in contiguous areas of extreme poverty and</w:t>
      </w:r>
      <w:r w:rsidRPr="0066053F"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old revolutionary bases. For this we should focus on the following work: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improving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infrastructure and public services; fostering poverty alleviation through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distinctive local businesses, the domestic and overseas export of labor, and the improvement</w:t>
      </w:r>
      <w:r w:rsidRPr="0066053F">
        <w:rPr>
          <w:rFonts w:ascii="Times New Roman" w:hAnsi="Times New Roman"/>
          <w:spacing w:val="-2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of education and health care; implementing the program for improving life in</w:t>
      </w:r>
      <w:r w:rsidRPr="0066053F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poor villages, and building the self-development capacity of poor areas and</w:t>
      </w:r>
      <w:r w:rsidRPr="0066053F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people.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5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In poor counties, different rural development funds will be merged, and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oversight over funds and projects will be strengthened. We will develop new mechanisms</w:t>
      </w:r>
      <w:r w:rsidRPr="0066053F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for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coordinating poverty reduction efforts. We will support</w:t>
      </w:r>
      <w:r w:rsidRPr="0066053F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non-governmental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participation in combating poverty. The system for ensuring responsibility is taken</w:t>
      </w:r>
      <w:r w:rsidRPr="0066053F">
        <w:rPr>
          <w:rFonts w:ascii="Times New Roman" w:hAnsi="Times New Roman"/>
          <w:spacing w:val="-3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for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poverty elimination will be effectively enforced, the strictest possible evaluations</w:t>
      </w:r>
      <w:r w:rsidRPr="0066053F">
        <w:rPr>
          <w:rFonts w:ascii="Times New Roman" w:hAnsi="Times New Roman"/>
          <w:spacing w:val="-3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assessments of poverty alleviation will be carried out, and stern measures will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be taken to address deception, falsification, and the manipulation of numbers in</w:t>
      </w:r>
      <w:r w:rsidRPr="0066053F">
        <w:rPr>
          <w:rFonts w:ascii="Times New Roman" w:hAnsi="Times New Roman"/>
          <w:spacing w:val="-3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poverty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elimination work. We must see that the results of our poverty elimination earn</w:t>
      </w:r>
      <w:r w:rsidRPr="0066053F">
        <w:rPr>
          <w:rFonts w:ascii="Times New Roman" w:hAnsi="Times New Roman"/>
          <w:spacing w:val="-2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 approval of our people and stand the test of</w:t>
      </w:r>
      <w:r w:rsidRPr="0066053F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time.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line="376" w:lineRule="exact"/>
        <w:ind w:right="156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（二）深化重要领域和关键环节改革。要全面深化各领域改革，加快推进基础性、关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键性改革，增强内生发展动力。</w:t>
      </w:r>
    </w:p>
    <w:p w:rsidR="00154DFB" w:rsidRPr="0066053F" w:rsidRDefault="00154DFB">
      <w:pPr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ListParagraph"/>
        <w:numPr>
          <w:ilvl w:val="0"/>
          <w:numId w:val="1"/>
        </w:numPr>
        <w:tabs>
          <w:tab w:val="left" w:pos="398"/>
        </w:tabs>
        <w:ind w:left="397"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Deepening reform in major sectors and key</w:t>
      </w:r>
      <w:r w:rsidRPr="0066053F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links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22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Full reform will be deepened in all areas. We will move faster to</w:t>
      </w:r>
      <w:r w:rsidRPr="0066053F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advance fundamental and critical reforms to boost the internal forces driving</w:t>
      </w:r>
      <w:r w:rsidRPr="0066053F">
        <w:rPr>
          <w:rFonts w:ascii="Times New Roman" w:hAnsi="Times New Roman"/>
          <w:spacing w:val="-3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development.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continue to transform government</w:t>
      </w:r>
      <w:r w:rsidRPr="0066053F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functions.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 w:rsidP="00462D7B">
      <w:pPr>
        <w:pStyle w:val="BodyText"/>
        <w:spacing w:line="376" w:lineRule="exact"/>
        <w:ind w:right="303"/>
        <w:jc w:val="both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eastAsia="微软雅黑" w:hint="eastAsia"/>
          <w:lang w:eastAsia="zh-CN"/>
        </w:rPr>
        <w:t>持续推进政府职能转变。使市场在资源配置中起决定性作用和更好发挥政府作用，必</w:t>
      </w:r>
      <w:r w:rsidRPr="0066053F">
        <w:rPr>
          <w:rFonts w:eastAsia="微软雅黑" w:hAnsi="Times New Roman"/>
          <w:spacing w:val="-35"/>
          <w:lang w:eastAsia="zh-CN"/>
        </w:rPr>
        <w:t xml:space="preserve"> </w:t>
      </w:r>
      <w:r w:rsidRPr="0066053F">
        <w:rPr>
          <w:rFonts w:eastAsia="微软雅黑" w:hint="eastAsia"/>
          <w:lang w:eastAsia="zh-CN"/>
        </w:rPr>
        <w:t>须深化简政放权、放管结合、优化服务改革。这是政府自身的一场深刻革命，要继续</w:t>
      </w:r>
      <w:r w:rsidRPr="0066053F">
        <w:rPr>
          <w:rFonts w:eastAsia="微软雅黑" w:hAnsi="Times New Roman"/>
          <w:spacing w:val="-35"/>
          <w:lang w:eastAsia="zh-CN"/>
        </w:rPr>
        <w:t xml:space="preserve"> </w:t>
      </w:r>
      <w:r w:rsidRPr="0066053F">
        <w:rPr>
          <w:rFonts w:eastAsia="微软雅黑" w:hint="eastAsia"/>
          <w:lang w:eastAsia="zh-CN"/>
        </w:rPr>
        <w:t>以壮士断腕的勇气，坚决披荆斩棘向前推进。全面实行清单管理制度，制定国务院部</w:t>
      </w:r>
      <w:r w:rsidRPr="0066053F">
        <w:rPr>
          <w:rFonts w:eastAsia="微软雅黑" w:hAnsi="Times New Roman"/>
          <w:spacing w:val="-35"/>
          <w:lang w:eastAsia="zh-CN"/>
        </w:rPr>
        <w:t xml:space="preserve"> </w:t>
      </w:r>
      <w:r w:rsidRPr="0066053F">
        <w:rPr>
          <w:rFonts w:eastAsia="微软雅黑" w:hint="eastAsia"/>
          <w:lang w:eastAsia="zh-CN"/>
        </w:rPr>
        <w:t>门权力和责任清单，扩大市场准入负面清单试点，减少政府的自由裁量权，增加市场</w:t>
      </w:r>
      <w:r w:rsidRPr="0066053F">
        <w:rPr>
          <w:rFonts w:ascii="Times New Roman" w:eastAsia="微软雅黑" w:hAnsi="微软雅黑" w:hint="eastAsia"/>
          <w:spacing w:val="2"/>
          <w:sz w:val="24"/>
          <w:szCs w:val="24"/>
          <w:lang w:eastAsia="zh-CN"/>
        </w:rPr>
        <w:t>的自主选择权。清理取消一批生产和服务许可证。深化商事制度改革，实行多证合一，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扩大</w:t>
      </w:r>
      <w:r w:rsidRPr="0066053F">
        <w:rPr>
          <w:rFonts w:ascii="Times New Roman" w:eastAsia="微软雅黑" w:hAnsi="Times New Roman"/>
          <w:spacing w:val="-1"/>
          <w:sz w:val="24"/>
          <w:szCs w:val="24"/>
          <w:lang w:eastAsia="zh-CN"/>
        </w:rPr>
        <w:t>“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证照分离</w:t>
      </w:r>
      <w:r w:rsidRPr="0066053F">
        <w:rPr>
          <w:rFonts w:ascii="Times New Roman" w:eastAsia="微软雅黑" w:hAnsi="Times New Roman"/>
          <w:spacing w:val="-1"/>
          <w:sz w:val="24"/>
          <w:szCs w:val="24"/>
          <w:lang w:eastAsia="zh-CN"/>
        </w:rPr>
        <w:t>”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改革试点。完善事中事后监管制度，实现</w:t>
      </w:r>
      <w:r w:rsidRPr="0066053F">
        <w:rPr>
          <w:rFonts w:ascii="Times New Roman" w:eastAsia="微软雅黑" w:hAnsi="Times New Roman"/>
          <w:spacing w:val="-1"/>
          <w:sz w:val="24"/>
          <w:szCs w:val="24"/>
          <w:lang w:eastAsia="zh-CN"/>
        </w:rPr>
        <w:t>“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双随机、一公开</w:t>
      </w:r>
      <w:r w:rsidRPr="0066053F">
        <w:rPr>
          <w:rFonts w:ascii="Times New Roman" w:eastAsia="微软雅黑" w:hAnsi="Times New Roman"/>
          <w:spacing w:val="-1"/>
          <w:sz w:val="24"/>
          <w:szCs w:val="24"/>
          <w:lang w:eastAsia="zh-CN"/>
        </w:rPr>
        <w:t>”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监管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全覆盖，推进综合行政执法。加快国务院部门和地方政府信息系统互联互通，形成全</w:t>
      </w:r>
      <w:r w:rsidRPr="0066053F">
        <w:rPr>
          <w:rFonts w:ascii="Times New Roman" w:eastAsia="微软雅黑" w:hAnsi="Times New Roman"/>
          <w:spacing w:val="-33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国统一政务服务平台。我们一定要让企业和群众更多感受到</w:t>
      </w:r>
      <w:r w:rsidRPr="0066053F">
        <w:rPr>
          <w:rFonts w:ascii="Times New Roman" w:eastAsia="微软雅黑" w:hAnsi="Times New Roman"/>
          <w:spacing w:val="-1"/>
          <w:sz w:val="24"/>
          <w:szCs w:val="24"/>
          <w:lang w:eastAsia="zh-CN"/>
        </w:rPr>
        <w:t>“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放管服</w:t>
      </w:r>
      <w:r w:rsidRPr="0066053F">
        <w:rPr>
          <w:rFonts w:ascii="Times New Roman" w:eastAsia="微软雅黑" w:hAnsi="Times New Roman"/>
          <w:spacing w:val="-1"/>
          <w:sz w:val="24"/>
          <w:szCs w:val="24"/>
          <w:lang w:eastAsia="zh-CN"/>
        </w:rPr>
        <w:t>”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改革成效，着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力打通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>“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最后一公里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>”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，坚决除烦苛之弊、施公平之策、开便利之门。</w:t>
      </w:r>
    </w:p>
    <w:p w:rsidR="00154DFB" w:rsidRPr="0066053F" w:rsidRDefault="00154DFB">
      <w:pPr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338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To enable the market to play the decisive role in resource allocation and to</w:t>
      </w:r>
      <w:r w:rsidRPr="0066053F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give better play to the role of government, we must deepen reforms to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streamline government administration, delegate more powers, and improve regulation</w:t>
      </w:r>
      <w:r w:rsidRPr="0066053F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service. This is a profound reform of government itself, which we need to continue</w:t>
      </w:r>
      <w:r w:rsidRPr="0066053F">
        <w:rPr>
          <w:rFonts w:ascii="Times New Roman" w:hAnsi="Times New Roman"/>
          <w:spacing w:val="-3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to pursue with the courage to make painful self-adjustments and overcome all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odds.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338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fully implement the list-based management system, formulate lists of</w:t>
      </w:r>
      <w:r w:rsidRPr="0066053F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powers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responsibilities of the departments under the State Council, expand the</w:t>
      </w:r>
      <w:r w:rsidRPr="0066053F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piloting of granting market access on the basis of a negative list, and reduce</w:t>
      </w:r>
      <w:r w:rsidRPr="0066053F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 discretionary powers of the government while giving the market more freedom</w:t>
      </w:r>
      <w:r w:rsidRPr="0066053F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to take its course. We will abolish the requirement for permits for a number</w:t>
      </w:r>
      <w:r w:rsidRPr="0066053F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of production and service activities. We will deepen institutional reforms in the</w:t>
      </w:r>
      <w:r w:rsidRPr="0066053F">
        <w:rPr>
          <w:rFonts w:ascii="Times New Roman" w:hAnsi="Times New Roman"/>
          <w:spacing w:val="-3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business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sector, merge different forms of certification required of businesses into</w:t>
      </w:r>
      <w:r w:rsidRPr="0066053F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one certificate, and expand trials to separate operating permits and business licenses.</w:t>
      </w:r>
      <w:r w:rsidRPr="0066053F">
        <w:rPr>
          <w:rFonts w:ascii="Times New Roman" w:hAnsi="Times New Roman"/>
          <w:spacing w:val="-3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We will improve the system for conducting both registration and</w:t>
      </w:r>
      <w:r w:rsidRPr="0066053F"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post-registration oversight over businesses, apply the oversight model of random inspection</w:t>
      </w:r>
      <w:r w:rsidRPr="0066053F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public release to cover all business activities, and strengthen</w:t>
      </w:r>
      <w:r w:rsidRPr="0066053F"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coordinated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administrative law enforcement. We will accelerate efforts to make the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information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systems of the State Council departments and those of local governments</w:t>
      </w:r>
      <w:r w:rsidRPr="0066053F"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better connected and form a nationally unified government service</w:t>
      </w:r>
      <w:r w:rsidRPr="0066053F">
        <w:rPr>
          <w:rFonts w:ascii="Times New Roman" w:hAnsi="Times New Roman"/>
          <w:spacing w:val="-2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platform.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533"/>
        <w:jc w:val="both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To see that businesses and the public benefit more from our reforms to</w:t>
      </w:r>
      <w:r w:rsidRPr="0066053F">
        <w:rPr>
          <w:rFonts w:ascii="Times New Roman" w:hAnsi="Times New Roman"/>
          <w:spacing w:val="-3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streamline administration, delegate powers, and improve regulation and services, we must</w:t>
      </w:r>
      <w:r w:rsidRPr="0066053F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cut red tape, level the playing field, provide greater convenience, and remove that</w:t>
      </w:r>
      <w:r w:rsidRPr="0066053F">
        <w:rPr>
          <w:rFonts w:ascii="Times New Roman" w:hAnsi="Times New Roman"/>
          <w:spacing w:val="-2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last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crucial</w:t>
      </w:r>
      <w:r w:rsidRPr="0066053F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hurdle.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line="237" w:lineRule="auto"/>
        <w:ind w:right="66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pacing w:val="2"/>
          <w:sz w:val="24"/>
          <w:szCs w:val="24"/>
          <w:lang w:eastAsia="zh-CN"/>
        </w:rPr>
        <w:t>继续推进财税体制改革。落实和完善全面推开营改增试点政策。简化增值税税率结构，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今年由四档税率简并至三档，营造简洁透明、更加公平的税收环境，进一步减轻企业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税收负担。推进中央与地方财政事权和支出责任划分改革，加快制定收入划分总体方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案，健全地方税体系，规范地方政府举债行为。深入推进政府预决算公开，倒逼沉淀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资金盘活，提高资金使用效率，每一笔钱都要花在明处、用出实效。</w:t>
      </w:r>
    </w:p>
    <w:p w:rsidR="00154DFB" w:rsidRDefault="00154DFB">
      <w:pPr>
        <w:pStyle w:val="BodyText"/>
        <w:spacing w:before="63"/>
        <w:ind w:right="156"/>
        <w:rPr>
          <w:rFonts w:ascii="Times New Roman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spacing w:before="63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continue to reform fiscal and tax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systems.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159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implement and improve policies on piloting the replacement of business</w:t>
      </w:r>
      <w:r w:rsidRPr="0066053F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tax with VAT across the board. We will simplify the structure of VAT rates,</w:t>
      </w:r>
      <w:r w:rsidRPr="0066053F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 undertake this year to turn the four tax brackets into three. We will create a</w:t>
      </w:r>
      <w:r w:rsidRPr="0066053F">
        <w:rPr>
          <w:rFonts w:ascii="Times New Roman" w:hAnsi="Times New Roman"/>
          <w:spacing w:val="-2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simple, transparent, and fairer tax environment and further ease the tax burden of our</w:t>
      </w:r>
      <w:r w:rsidRPr="0066053F">
        <w:rPr>
          <w:rFonts w:ascii="Times New Roman" w:hAnsi="Times New Roman"/>
          <w:spacing w:val="-3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firms.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We will move forward with the reform to define the respective financial powers</w:t>
      </w:r>
      <w:r w:rsidRPr="0066053F">
        <w:rPr>
          <w:rFonts w:ascii="Times New Roman" w:hAnsi="Times New Roman"/>
          <w:spacing w:val="-2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expenditure responsibilities of the central and local governments, speed up work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on formulating an overall plan for central and local government revenue</w:t>
      </w:r>
      <w:r w:rsidRPr="0066053F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sharing, improve the local tax system, and better regulate local government debt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financing.</w:t>
      </w:r>
    </w:p>
    <w:p w:rsidR="00154DFB" w:rsidRPr="0066053F" w:rsidRDefault="00154DFB">
      <w:pPr>
        <w:pStyle w:val="BodyText"/>
        <w:ind w:right="22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step up efforts to make government budgets and final accounts</w:t>
      </w:r>
      <w:r w:rsidRPr="0066053F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more transparent to create pressure for idle budgetary funds to be put to good use.</w:t>
      </w:r>
      <w:r w:rsidRPr="0066053F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We must use funds more efficiently, and ensure every single sum is spent where it</w:t>
      </w:r>
      <w:r w:rsidRPr="0066053F">
        <w:rPr>
          <w:rFonts w:ascii="Times New Roman" w:hAnsi="Times New Roman"/>
          <w:spacing w:val="-3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can be seen and produces</w:t>
      </w:r>
      <w:r w:rsidRPr="0066053F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results.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line="237" w:lineRule="auto"/>
        <w:ind w:right="303"/>
        <w:jc w:val="both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抓好金融体制改革。促进金融机构突出主业、下沉重心，增强服务实体经济能力，防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止脱实向虚。鼓励大中型商业银行设立普惠金融事业部，国有大型银行要率先做到，</w:t>
      </w:r>
      <w:r w:rsidRPr="0066053F">
        <w:rPr>
          <w:rFonts w:ascii="Times New Roman" w:eastAsia="微软雅黑" w:hAnsi="Times New Roman"/>
          <w:spacing w:val="-36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实行差别化考核评价办法和支持政策，有效缓解中小微企业融资难、融资贵问题。发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挥好政策性开发性金融作用，强化农村信用社服务</w:t>
      </w:r>
      <w:r w:rsidRPr="0066053F">
        <w:rPr>
          <w:rFonts w:ascii="Times New Roman" w:eastAsia="微软雅黑" w:hAnsi="Times New Roman"/>
          <w:spacing w:val="-1"/>
          <w:sz w:val="24"/>
          <w:szCs w:val="24"/>
          <w:lang w:eastAsia="zh-CN"/>
        </w:rPr>
        <w:t>“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三农</w:t>
      </w:r>
      <w:r w:rsidRPr="0066053F">
        <w:rPr>
          <w:rFonts w:ascii="Times New Roman" w:eastAsia="微软雅黑" w:hAnsi="Times New Roman"/>
          <w:spacing w:val="-1"/>
          <w:sz w:val="24"/>
          <w:szCs w:val="24"/>
          <w:lang w:eastAsia="zh-CN"/>
        </w:rPr>
        <w:t>”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功能。深化多层次资本市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场改革，完善主板市场基础性制度，积极发展创业板、新三板，规范发展区域性股权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市场。拓宽保险资金支持实体经济渠道。大力发展绿色金融。当前系统性风险总体可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控，但对不良资产、债券违约、影子银行、互联网金融等累积风险要高度警惕。稳妥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推进金融监管体制改革，有序化解处置突出风险点，整顿规范金融秩序，筑牢金融风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险</w:t>
      </w:r>
      <w:r w:rsidRPr="0066053F">
        <w:rPr>
          <w:rFonts w:ascii="Times New Roman" w:eastAsia="微软雅黑" w:hAnsi="Times New Roman"/>
          <w:spacing w:val="-1"/>
          <w:sz w:val="24"/>
          <w:szCs w:val="24"/>
          <w:lang w:eastAsia="zh-CN"/>
        </w:rPr>
        <w:t>“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防火墙</w:t>
      </w:r>
      <w:r w:rsidRPr="0066053F">
        <w:rPr>
          <w:rFonts w:ascii="Times New Roman" w:eastAsia="微软雅黑" w:hAnsi="Times New Roman"/>
          <w:spacing w:val="-1"/>
          <w:sz w:val="24"/>
          <w:szCs w:val="24"/>
          <w:lang w:eastAsia="zh-CN"/>
        </w:rPr>
        <w:t>”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。我国经济基本面好，商业银行资本充足率、拨备覆盖率比较高，可动</w:t>
      </w:r>
      <w:r w:rsidRPr="0066053F">
        <w:rPr>
          <w:rFonts w:ascii="Times New Roman" w:eastAsia="微软雅黑" w:hAnsi="Times New Roman"/>
          <w:spacing w:val="-36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用的工具和手段多。对守住不发生系统性金融风险的底线，我们有信心和底气、有能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力和办法。</w:t>
      </w:r>
    </w:p>
    <w:p w:rsidR="00154DFB" w:rsidRPr="0066053F" w:rsidRDefault="00154DFB">
      <w:pPr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advance reforms in the financial</w:t>
      </w:r>
      <w:r w:rsidRPr="0066053F"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sector.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22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prompt financial institutions to focus on their main business and make</w:t>
      </w:r>
      <w:r w:rsidRPr="0066053F">
        <w:rPr>
          <w:rFonts w:ascii="Times New Roman" w:hAnsi="Times New Roman"/>
          <w:spacing w:val="-3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their services accessible to small and micro businesses, strengthen their ability to</w:t>
      </w:r>
      <w:r w:rsidRPr="0066053F">
        <w:rPr>
          <w:rFonts w:ascii="Times New Roman" w:hAnsi="Times New Roman"/>
          <w:spacing w:val="-3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serve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 real economy, and stop them being distracted from their intended</w:t>
      </w:r>
      <w:r w:rsidRPr="0066053F">
        <w:rPr>
          <w:rFonts w:ascii="Times New Roman" w:hAnsi="Times New Roman"/>
          <w:spacing w:val="-3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purpose.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198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encourage large and medium commercial banks to establish inclusive</w:t>
      </w:r>
      <w:r w:rsidRPr="0066053F">
        <w:rPr>
          <w:rFonts w:ascii="Times New Roman" w:hAnsi="Times New Roman"/>
          <w:spacing w:val="-3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finance departments. Large state-owned banks should take the lead in this effort. We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will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adopt differentiated assessment and evaluation measures and supportive</w:t>
      </w:r>
      <w:r w:rsidRPr="0066053F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policies,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effectively address the problem of medium, small, and micro enterprises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being unable to access loans or having to pay high interest to secure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loans.</w:t>
      </w:r>
    </w:p>
    <w:p w:rsidR="00154DFB" w:rsidRPr="0066053F" w:rsidRDefault="00154DFB">
      <w:pPr>
        <w:spacing w:before="9"/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63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make good use of policy-backed and development-oriented finance,</w:t>
      </w:r>
      <w:r w:rsidRPr="0066053F"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strengthen the role rural credit cooperatives play in meeting the needs of</w:t>
      </w:r>
      <w:r w:rsidRPr="0066053F">
        <w:rPr>
          <w:rFonts w:ascii="Times New Roman" w:hAnsi="Times New Roman"/>
          <w:spacing w:val="-3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agriculture, rural areas, and</w:t>
      </w:r>
      <w:r w:rsidRPr="0066053F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farmers.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198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deepen the reform of the multi-tiered capital market, improve the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basic systems of the main board, actively develop the ChiNext stock market and the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new third board, and see that regional equity markets develop in a well-regulated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way. We will expand channels for using insurance funds to support the real economy.</w:t>
      </w:r>
      <w:r w:rsidRPr="0066053F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We will make major efforts to develop green</w:t>
      </w:r>
      <w:r w:rsidRPr="0066053F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finance.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5"/>
        <w:ind w:right="184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At present, overall, systemic risks are under control. But we must be fully alert to</w:t>
      </w:r>
      <w:r w:rsidRPr="0066053F">
        <w:rPr>
          <w:rFonts w:ascii="Times New Roman" w:hAnsi="Times New Roman"/>
          <w:spacing w:val="-3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buildup of risks, including risks related to non-performing assets, bond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defaults, shadow banking, and Internet finance. We will take steady steps to advance</w:t>
      </w:r>
      <w:r w:rsidRPr="0066053F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 reform of the financial regulatory system, and work systematically to defuse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major potential risks. We will ensure order in the financial sector and build a firewall</w:t>
      </w:r>
      <w:r w:rsidRPr="0066053F">
        <w:rPr>
          <w:rFonts w:ascii="Times New Roman" w:hAnsi="Times New Roman"/>
          <w:spacing w:val="-3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against</w:t>
      </w:r>
      <w:r w:rsidRPr="0066053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financial</w:t>
      </w:r>
      <w:r w:rsidRPr="0066053F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risks.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The fundamentals of the Chinese economy remain sound, the capital adequacy</w:t>
      </w:r>
      <w:r w:rsidRPr="0066053F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ratio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provision coverage of commercial banks remain high, and we have</w:t>
      </w:r>
      <w:r w:rsidRPr="0066053F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many financial tools and instruments that can be used. We have the confidence, the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ability, and the means to forestall systemic</w:t>
      </w:r>
      <w:r w:rsidRPr="0066053F"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risks.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line="237" w:lineRule="auto"/>
        <w:ind w:right="303"/>
        <w:jc w:val="both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加快推进国企国资改革。要以提高核心竞争力和资源配置效率为目标，形成有效制衡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的公司法人治理结构、灵活高效的市场化经营机制。今年要基本完成公司制改革。深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化混合所有制改革，在电力、石油、天然气、铁路、民航、电信、军工等领域迈出实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质性步伐。抓好电力和石油天然气体制改革，开放竞争性业务。持续推进国有企业瘦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身健体、提质增效，抓紧剥离办社会职能，解决历史遗留问题。推进国有资本投资、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运营公司改革试点。改善和加强国有资产监管，确保资产保值增值，把人民的共同财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富切实守护好、发展好。</w:t>
      </w:r>
    </w:p>
    <w:p w:rsidR="00154DFB" w:rsidRPr="0066053F" w:rsidRDefault="00154DFB">
      <w:pPr>
        <w:spacing w:before="17"/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speed up the reform of SOEs and state</w:t>
      </w:r>
      <w:r w:rsidRPr="0066053F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capital.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462D7B" w:rsidRDefault="00154DFB" w:rsidP="00462D7B">
      <w:pPr>
        <w:pStyle w:val="BodyText"/>
        <w:spacing w:before="134"/>
        <w:ind w:right="156"/>
        <w:rPr>
          <w:rFonts w:ascii="Times New Roman" w:hAnsi="Times New Roman"/>
          <w:sz w:val="24"/>
          <w:szCs w:val="24"/>
        </w:rPr>
      </w:pPr>
      <w:r w:rsidRPr="00462D7B">
        <w:rPr>
          <w:rFonts w:ascii="Times New Roman" w:hAnsi="Times New Roman"/>
        </w:rPr>
        <w:t>We should develop a corporate governance structure (represented by legal</w:t>
      </w:r>
      <w:r w:rsidRPr="00462D7B">
        <w:rPr>
          <w:rFonts w:ascii="Times New Roman" w:hAnsi="Times New Roman"/>
          <w:spacing w:val="-27"/>
        </w:rPr>
        <w:t xml:space="preserve"> </w:t>
      </w:r>
      <w:r w:rsidRPr="00462D7B">
        <w:rPr>
          <w:rFonts w:ascii="Times New Roman" w:hAnsi="Times New Roman"/>
        </w:rPr>
        <w:t>person) that is under effective check and a flexible and efficient market-based</w:t>
      </w:r>
      <w:r w:rsidRPr="00462D7B">
        <w:rPr>
          <w:rFonts w:ascii="Times New Roman" w:hAnsi="Times New Roman"/>
          <w:spacing w:val="-23"/>
        </w:rPr>
        <w:t xml:space="preserve"> </w:t>
      </w:r>
      <w:r w:rsidRPr="00462D7B">
        <w:rPr>
          <w:rFonts w:ascii="Times New Roman" w:hAnsi="Times New Roman"/>
        </w:rPr>
        <w:t>operating</w:t>
      </w:r>
      <w:r w:rsidRPr="00462D7B">
        <w:rPr>
          <w:rFonts w:ascii="Times New Roman" w:hAnsi="Times New Roman"/>
          <w:spacing w:val="-1"/>
        </w:rPr>
        <w:t xml:space="preserve"> </w:t>
      </w:r>
      <w:r w:rsidRPr="00462D7B">
        <w:rPr>
          <w:rFonts w:ascii="Times New Roman" w:hAnsi="Times New Roman"/>
        </w:rPr>
        <w:t>system, with a view to increasing core competitiveness and making</w:t>
      </w:r>
      <w:r w:rsidRPr="00462D7B">
        <w:rPr>
          <w:rFonts w:ascii="Times New Roman" w:hAnsi="Times New Roman"/>
          <w:spacing w:val="-15"/>
        </w:rPr>
        <w:t xml:space="preserve"> </w:t>
      </w:r>
      <w:r w:rsidRPr="00462D7B">
        <w:rPr>
          <w:rFonts w:ascii="Times New Roman" w:hAnsi="Times New Roman"/>
        </w:rPr>
        <w:t>resource allocation more effective. This year we will basically complete the introduction</w:t>
      </w:r>
      <w:r w:rsidRPr="00462D7B">
        <w:rPr>
          <w:rFonts w:ascii="Times New Roman" w:hAnsi="Times New Roman"/>
          <w:spacing w:val="-25"/>
        </w:rPr>
        <w:t xml:space="preserve"> </w:t>
      </w:r>
      <w:r w:rsidRPr="00462D7B">
        <w:rPr>
          <w:rFonts w:ascii="Times New Roman" w:hAnsi="Times New Roman"/>
        </w:rPr>
        <w:t>of</w:t>
      </w:r>
      <w:r w:rsidRPr="00462D7B">
        <w:rPr>
          <w:rFonts w:ascii="Times New Roman" w:hAnsi="Times New Roman"/>
          <w:lang w:eastAsia="zh-CN"/>
        </w:rPr>
        <w:t xml:space="preserve"> </w:t>
      </w:r>
      <w:r w:rsidRPr="00462D7B">
        <w:rPr>
          <w:rFonts w:ascii="Times New Roman" w:hAnsi="Times New Roman"/>
          <w:sz w:val="24"/>
          <w:szCs w:val="24"/>
        </w:rPr>
        <w:t>corporate systems into SOEs. We will deepen reform to establish mixed</w:t>
      </w:r>
      <w:r w:rsidRPr="00462D7B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462D7B">
        <w:rPr>
          <w:rFonts w:ascii="Times New Roman" w:hAnsi="Times New Roman"/>
          <w:sz w:val="24"/>
          <w:szCs w:val="24"/>
        </w:rPr>
        <w:t>ownership systems, and make substantive progress in industries including electric</w:t>
      </w:r>
      <w:r w:rsidRPr="00462D7B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462D7B">
        <w:rPr>
          <w:rFonts w:ascii="Times New Roman" w:hAnsi="Times New Roman"/>
          <w:sz w:val="24"/>
          <w:szCs w:val="24"/>
        </w:rPr>
        <w:t>power,</w:t>
      </w:r>
      <w:r w:rsidRPr="00462D7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462D7B">
        <w:rPr>
          <w:rFonts w:ascii="Times New Roman" w:hAnsi="Times New Roman"/>
          <w:sz w:val="24"/>
          <w:szCs w:val="24"/>
        </w:rPr>
        <w:t>petroleum, natural gas, railways, civil aviation, telecommunications, and</w:t>
      </w:r>
      <w:r w:rsidRPr="00462D7B">
        <w:rPr>
          <w:rFonts w:ascii="Times New Roman" w:hAnsi="Times New Roman"/>
          <w:spacing w:val="-32"/>
          <w:sz w:val="24"/>
          <w:szCs w:val="24"/>
        </w:rPr>
        <w:t xml:space="preserve"> </w:t>
      </w:r>
      <w:r w:rsidRPr="00462D7B">
        <w:rPr>
          <w:rFonts w:ascii="Times New Roman" w:hAnsi="Times New Roman"/>
          <w:sz w:val="24"/>
          <w:szCs w:val="24"/>
        </w:rPr>
        <w:t>defense.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527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advance structural reform in the power, oil and gas sectors and open</w:t>
      </w:r>
      <w:r w:rsidRPr="0066053F">
        <w:rPr>
          <w:rFonts w:ascii="Times New Roman" w:hAnsi="Times New Roman"/>
          <w:spacing w:val="-2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their competitive operations to the private sector. We will do more to make SOEs</w:t>
      </w:r>
      <w:r w:rsidRPr="0066053F">
        <w:rPr>
          <w:rFonts w:ascii="Times New Roman" w:hAnsi="Times New Roman"/>
          <w:spacing w:val="-2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leaner and healthier, and perform better; and we will redouble efforts to relieve SOEs</w:t>
      </w:r>
      <w:r w:rsidRPr="0066053F">
        <w:rPr>
          <w:rFonts w:ascii="Times New Roman" w:hAnsi="Times New Roman"/>
          <w:spacing w:val="-2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of their obligations to operate social programs and help them resolve</w:t>
      </w:r>
      <w:r w:rsidRPr="0066053F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other longstanding issues. We will make progress in work on piloting reforms in</w:t>
      </w:r>
      <w:r w:rsidRPr="0066053F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state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capital investment and management</w:t>
      </w:r>
      <w:r w:rsidRPr="0066053F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companies.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5"/>
        <w:ind w:right="321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improve and strengthen regulation of state assets, and ensure that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state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assets maintain and increase their value, as we are duty bound to see that</w:t>
      </w:r>
      <w:r w:rsidRPr="0066053F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common wealth of the people is well protected and</w:t>
      </w:r>
      <w:r w:rsidRPr="0066053F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grows.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line="237" w:lineRule="auto"/>
        <w:ind w:right="66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更好激发非公有制经济活力。深入落实支持非公有制经济发展的政策措施。加快构建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新型政商关系。鼓励非公有制企业参与国有企业改革。坚持权利平等、机会平等、规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则平等，进一步放宽非公有制经济市场准入。凡法律法规未明确禁入的行业和领域，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2"/>
          <w:sz w:val="24"/>
          <w:szCs w:val="24"/>
          <w:lang w:eastAsia="zh-CN"/>
        </w:rPr>
        <w:t>都要允许各类市场主体平等进入；凡向外资开放的行业和领域，都要向民间资本开放；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凡影响市场公平竞争的不合理行为，都要坚决制止。</w:t>
      </w:r>
    </w:p>
    <w:p w:rsidR="00154DFB" w:rsidRPr="0066053F" w:rsidRDefault="00154DFB">
      <w:pPr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321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do more to energize the non-public</w:t>
      </w:r>
      <w:r w:rsidRPr="0066053F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sector.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321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thoroughly implement the policies and measures for supporting</w:t>
      </w:r>
      <w:r w:rsidRPr="0066053F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 development of the non-public sector. We will move faster to develop a</w:t>
      </w:r>
      <w:r w:rsidRPr="0066053F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new relationship between government and business. We will encourage</w:t>
      </w:r>
      <w:r w:rsidRPr="0066053F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non-public enterprises to participate in SOE reforms. We must ensure equal rights,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equal opportunities, and fair rules, and further expand market access to the</w:t>
      </w:r>
      <w:r w:rsidRPr="0066053F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non-public sector. All industries and sectors for which entry is not explicitly prohibited by laws</w:t>
      </w:r>
      <w:r w:rsidRPr="0066053F">
        <w:rPr>
          <w:rFonts w:ascii="Times New Roman" w:hAnsi="Times New Roman"/>
          <w:spacing w:val="-3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or regulations should be open to different types of market entities; all industries</w:t>
      </w:r>
      <w:r w:rsidRPr="0066053F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sectors that are open to overseas investment should be open to Chinese</w:t>
      </w:r>
      <w:r w:rsidRPr="0066053F">
        <w:rPr>
          <w:rFonts w:ascii="Times New Roman" w:hAnsi="Times New Roman"/>
          <w:spacing w:val="5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private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 </w:t>
      </w:r>
      <w:r w:rsidRPr="0066053F">
        <w:rPr>
          <w:rFonts w:ascii="Times New Roman" w:hAnsi="Times New Roman"/>
          <w:sz w:val="24"/>
          <w:szCs w:val="24"/>
        </w:rPr>
        <w:t>capital; and all unjustified activities that impede fair market competition should</w:t>
      </w:r>
      <w:r w:rsidRPr="0066053F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be stopped.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 w:rsidP="00482366">
      <w:pPr>
        <w:pStyle w:val="BodyText"/>
        <w:ind w:right="66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eastAsia="微软雅黑" w:hint="eastAsia"/>
          <w:spacing w:val="2"/>
          <w:lang w:eastAsia="zh-CN"/>
        </w:rPr>
        <w:t>加强产权保护制度建设。保护产权就是保护劳动、保护发明创造、保护和发展生产力。</w:t>
      </w:r>
      <w:r w:rsidRPr="0066053F">
        <w:rPr>
          <w:rFonts w:eastAsia="微软雅黑" w:hAnsi="Times New Roman"/>
          <w:lang w:eastAsia="zh-CN"/>
        </w:rPr>
        <w:t xml:space="preserve"> </w:t>
      </w:r>
      <w:r w:rsidRPr="0066053F">
        <w:rPr>
          <w:rFonts w:eastAsia="微软雅黑" w:hint="eastAsia"/>
          <w:lang w:eastAsia="zh-CN"/>
        </w:rPr>
        <w:t>要加快完善产权保护制度，依法保障各种所有制经济组织和公民财产权，激励人们创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业创新创富，激发和保护企业家精神，使企业家安心经营、放心投资。对于侵害企业产权的行为，必须严肃查处、有错必纠。</w:t>
      </w:r>
    </w:p>
    <w:p w:rsidR="00154DFB" w:rsidRPr="0066053F" w:rsidRDefault="00154DFB">
      <w:pPr>
        <w:spacing w:before="15"/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improve the property rights protection</w:t>
      </w:r>
      <w:r w:rsidRPr="0066053F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system.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141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Protecting property rights means protecting labor, protecting invention</w:t>
      </w:r>
      <w:r w:rsidRPr="0066053F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innovation, and protecting and developing productive forces. We will work faster</w:t>
      </w:r>
      <w:r w:rsidRPr="0066053F">
        <w:rPr>
          <w:rFonts w:ascii="Times New Roman" w:hAnsi="Times New Roman"/>
          <w:spacing w:val="-3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to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improve the property rights protection system and protect in accordance with law</w:t>
      </w:r>
      <w:r w:rsidRPr="0066053F">
        <w:rPr>
          <w:rFonts w:ascii="Times New Roman" w:hAnsi="Times New Roman"/>
          <w:spacing w:val="-2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property rights of economic entities under all forms of ownership and the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property rights of citizens. We will encourage people to start businesses, make</w:t>
      </w:r>
      <w:r w:rsidRPr="0066053F">
        <w:rPr>
          <w:rFonts w:ascii="Times New Roman" w:hAnsi="Times New Roman"/>
          <w:spacing w:val="-3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innovations,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create wealth, and we will inspire and protect entrepreneurship, and ensure</w:t>
      </w:r>
      <w:r w:rsidRPr="0066053F">
        <w:rPr>
          <w:rFonts w:ascii="Times New Roman" w:hAnsi="Times New Roman"/>
          <w:spacing w:val="-3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that entrepreneurs can run their businesses and make investments with peace of</w:t>
      </w:r>
      <w:r w:rsidRPr="0066053F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mind.</w:t>
      </w:r>
    </w:p>
    <w:p w:rsidR="00154DFB" w:rsidRPr="0066053F" w:rsidRDefault="00154DFB">
      <w:pPr>
        <w:pStyle w:val="BodyText"/>
        <w:spacing w:before="1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Activities that infringe on the property rights of businesses must be investigated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dealt with severely; anything that has been done wrong must be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corrected.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line="237" w:lineRule="auto"/>
        <w:ind w:right="302"/>
        <w:jc w:val="both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大力推进社会体制改革。深化收入分配制度配套改革。稳步推动养老保险制度改革，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划转部分国有资本充实社保基金。深化医疗、医保、医药联动改革。全面推开公立医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院综合改革，全部取消药品加成，协调推进医疗价格、人事薪酬、药品流通、医保支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付方式等改革。深入推进教育、文化和事业单位等改革，把社会领域的巨大发展潜力</w:t>
      </w:r>
      <w:r w:rsidRPr="0066053F">
        <w:rPr>
          <w:rFonts w:ascii="Times New Roman" w:eastAsia="微软雅黑" w:hAnsi="Times New Roman"/>
          <w:spacing w:val="-34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充分释放出来。</w:t>
      </w:r>
    </w:p>
    <w:p w:rsidR="00154DFB" w:rsidRPr="0066053F" w:rsidRDefault="00154DFB">
      <w:pPr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make a big push for progress in the reform of the social</w:t>
      </w:r>
      <w:r w:rsidRPr="0066053F">
        <w:rPr>
          <w:rFonts w:ascii="Times New Roman" w:hAnsi="Times New Roman"/>
          <w:spacing w:val="-3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system.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188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deepen reforms in support of change in the income distribution system.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We will take steady steps to advance reform of the old-age insurance system,</w:t>
      </w:r>
      <w:r w:rsidRPr="0066053F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allocate a portion of state capital to enlarge social security funds. We will deepen</w:t>
      </w:r>
      <w:r w:rsidRPr="0066053F">
        <w:rPr>
          <w:rFonts w:ascii="Times New Roman" w:hAnsi="Times New Roman"/>
          <w:spacing w:val="-3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 coordinated reform of medical services, health insurance, and the medicine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industry. We will introduce overall reform in public hospitals nationwide, abolish all</w:t>
      </w:r>
      <w:r w:rsidRPr="0066053F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markups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on pharmaceuticals, and make coordinated progress in reforming health care</w:t>
      </w:r>
      <w:r w:rsidRPr="0066053F">
        <w:rPr>
          <w:rFonts w:ascii="Times New Roman" w:hAnsi="Times New Roman"/>
          <w:spacing w:val="-3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pricing, staffing and remuneration, medicine distribution, and models of health</w:t>
      </w:r>
      <w:r w:rsidRPr="0066053F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insurance payment. We will continue reforms in education, the cultural sector, and</w:t>
      </w:r>
      <w:r w:rsidRPr="0066053F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public institutions to unleash society’s vast potential for</w:t>
      </w:r>
      <w:r w:rsidRPr="0066053F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growth.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line="376" w:lineRule="exact"/>
        <w:ind w:right="303"/>
        <w:jc w:val="both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深化生态文明体制改革。完善主体功能区制度和生态补偿机制，建立资源环境监测预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警机制，开展健全国家自然资源资产管理体制试点，出台国家公园体制总体方案，为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生态文明建设提供有力制度保障。</w:t>
      </w:r>
    </w:p>
    <w:p w:rsidR="00154DFB" w:rsidRPr="0066053F" w:rsidRDefault="00154DFB">
      <w:pPr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spacing w:before="63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deepen institutional reform to build a sound ecological</w:t>
      </w:r>
      <w:r w:rsidRPr="0066053F">
        <w:rPr>
          <w:rFonts w:ascii="Times New Roman" w:hAnsi="Times New Roman"/>
          <w:spacing w:val="-3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environment.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198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improve the functional zoning system and the mechanisms for</w:t>
      </w:r>
      <w:r w:rsidRPr="0066053F">
        <w:rPr>
          <w:rFonts w:ascii="Times New Roman" w:hAnsi="Times New Roman"/>
          <w:spacing w:val="-3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compensating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for ecological conservation efforts; we will put in place resource and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environment monitoring and early-warning mechanisms; we will launch trials to improve the</w:t>
      </w:r>
      <w:r w:rsidRPr="0066053F">
        <w:rPr>
          <w:rFonts w:ascii="Times New Roman" w:hAnsi="Times New Roman"/>
          <w:spacing w:val="-2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state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natural resource assets management system; and we will introduce an overall</w:t>
      </w:r>
      <w:r w:rsidRPr="0066053F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plan for establishing a national parks system. All these efforts should provide</w:t>
      </w:r>
      <w:r w:rsidRPr="0066053F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effective institutional safeguards for building a sound ecological</w:t>
      </w:r>
      <w:r w:rsidRPr="0066053F">
        <w:rPr>
          <w:rFonts w:ascii="Times New Roman" w:hAnsi="Times New Roman"/>
          <w:spacing w:val="-3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environment.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ind w:right="156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（三）进一步释放国内需求潜力。推动供给结构和需求结构相适应、消费升级和有效</w:t>
      </w:r>
      <w:r w:rsidRPr="0066053F">
        <w:rPr>
          <w:rFonts w:ascii="Times New Roman" w:eastAsia="微软雅黑" w:hAnsi="Times New Roman"/>
          <w:spacing w:val="-34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投资相促进、区域城乡发展相协调，增强内需对经济增长的持久拉动作用。</w:t>
      </w:r>
    </w:p>
    <w:p w:rsidR="00154DFB" w:rsidRPr="0066053F" w:rsidRDefault="00154DFB">
      <w:pPr>
        <w:spacing w:before="15"/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ListParagraph"/>
        <w:numPr>
          <w:ilvl w:val="0"/>
          <w:numId w:val="1"/>
        </w:numPr>
        <w:tabs>
          <w:tab w:val="left" w:pos="398"/>
        </w:tabs>
        <w:ind w:left="397"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Doing more to unleash the potential of domestic</w:t>
      </w:r>
      <w:r w:rsidRPr="0066053F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demand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push to see that the composition of supply becomes better matched with</w:t>
      </w:r>
      <w:r w:rsidRPr="0066053F">
        <w:rPr>
          <w:rFonts w:ascii="Times New Roman" w:hAnsi="Times New Roman"/>
          <w:spacing w:val="-3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 composition of demand and that consumption upgrades and effective</w:t>
      </w:r>
      <w:r w:rsidRPr="0066053F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investment reinforce each other; we will promote coordinated development between regions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between rural and urban areas; and we will strengthen the role of domestic</w:t>
      </w:r>
      <w:r w:rsidRPr="0066053F">
        <w:rPr>
          <w:rFonts w:ascii="Times New Roman" w:hAnsi="Times New Roman"/>
          <w:spacing w:val="-3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demand in sustaining</w:t>
      </w:r>
      <w:r w:rsidRPr="0066053F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growth.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line="237" w:lineRule="auto"/>
        <w:ind w:right="302"/>
        <w:jc w:val="both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促进消费稳定增长。适应消费需求变化，完善政策措施，改善消费环境。一要加快发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展服务消费。开展新一轮服务业综合改革试点，支持社会力量提供教育、养老、医疗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等服务。推动服务业模式创新和跨界融合，发展医养结合、文化创意等新兴消费。完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善旅游设施和服务，大力发展乡村、休闲、全域旅游。扩大数字家庭、在线教育等信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息消费。促进电商、快递进社区进农村，推动实体店销售和网购融合发展。二要增加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高品质产品消费。引导企业增品种、提品质、创品牌，扩大内外销产品</w:t>
      </w:r>
      <w:r w:rsidRPr="0066053F">
        <w:rPr>
          <w:rFonts w:ascii="Times New Roman" w:eastAsia="微软雅黑" w:hAnsi="Times New Roman"/>
          <w:spacing w:val="-1"/>
          <w:sz w:val="24"/>
          <w:szCs w:val="24"/>
          <w:lang w:eastAsia="zh-CN"/>
        </w:rPr>
        <w:t>“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同线同标同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质</w:t>
      </w:r>
      <w:r w:rsidRPr="0066053F">
        <w:rPr>
          <w:rFonts w:ascii="Times New Roman" w:eastAsia="微软雅黑" w:hAnsi="Times New Roman"/>
          <w:spacing w:val="-1"/>
          <w:sz w:val="24"/>
          <w:szCs w:val="24"/>
          <w:lang w:eastAsia="zh-CN"/>
        </w:rPr>
        <w:t>”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实施范围，更好满足消费升级需求。三要整顿和规范市场秩序。严肃查处假冒伪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劣、虚假广告、价格欺诈等行为，加强消费者权益保护，让群众花钱消费少烦心、多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舒心。</w:t>
      </w:r>
    </w:p>
    <w:p w:rsidR="00154DFB" w:rsidRPr="0066053F" w:rsidRDefault="00154DFB">
      <w:pPr>
        <w:spacing w:before="16"/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promote a steady increase in consumer</w:t>
      </w:r>
      <w:r w:rsidRPr="0066053F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spending.</w:t>
      </w:r>
    </w:p>
    <w:p w:rsidR="00154DFB" w:rsidRDefault="00154DFB">
      <w:pPr>
        <w:pStyle w:val="BodyText"/>
        <w:spacing w:before="63"/>
        <w:ind w:right="156"/>
        <w:rPr>
          <w:rFonts w:ascii="Times New Roman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spacing w:before="63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need to adapt to changes in consumer demand, improve our policies</w:t>
      </w:r>
      <w:r w:rsidRPr="0066053F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measures, and create a better consumer</w:t>
      </w:r>
      <w:r w:rsidRPr="0066053F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environment.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147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First, we need to speed up the development of service consumption. We will</w:t>
      </w:r>
      <w:r w:rsidRPr="0066053F">
        <w:rPr>
          <w:rFonts w:ascii="Times New Roman" w:hAnsi="Times New Roman"/>
          <w:spacing w:val="5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launch  a new round of trials for comprehensive reform in the service sector, and support</w:t>
      </w:r>
      <w:r w:rsidRPr="0066053F">
        <w:rPr>
          <w:rFonts w:ascii="Times New Roman" w:hAnsi="Times New Roman"/>
          <w:spacing w:val="-3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non-governmental sector in providing education, elderly care, healthcare, and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other services. We will encourage development of new service models and</w:t>
      </w:r>
      <w:r w:rsidRPr="0066053F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cross-sectoral integration, combined medical and elderly care services, cultural and</w:t>
      </w:r>
      <w:r w:rsidRPr="0066053F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creative services, and other emerging forms of consumption. We will improve tourist</w:t>
      </w:r>
      <w:r w:rsidRPr="0066053F">
        <w:rPr>
          <w:rFonts w:ascii="Times New Roman" w:hAnsi="Times New Roman"/>
          <w:spacing w:val="-2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facilities and services, and make a big push to develop rural tourism, recreational</w:t>
      </w:r>
      <w:r w:rsidRPr="0066053F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tourism,  and all-for-one tourism. We will increase information consumption including</w:t>
      </w:r>
      <w:r w:rsidRPr="0066053F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digital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homes and online learning. We will see that communities and rural areas have</w:t>
      </w:r>
      <w:r w:rsidRPr="0066053F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better access to e-commerce and express delivery services, and encourage the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integrated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development of physical store sales and online</w:t>
      </w:r>
      <w:r w:rsidRPr="0066053F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shopping.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Second, we need to boost consumption of quality products. We will guide</w:t>
      </w:r>
      <w:r w:rsidRPr="0066053F">
        <w:rPr>
          <w:rFonts w:ascii="Times New Roman" w:hAnsi="Times New Roman"/>
          <w:spacing w:val="-2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enterprises in increasing the variety of products, raising their quality, and building the brands</w:t>
      </w:r>
      <w:r w:rsidRPr="0066053F">
        <w:rPr>
          <w:rFonts w:ascii="Times New Roman" w:hAnsi="Times New Roman"/>
          <w:spacing w:val="-3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of their products. More products sold domestically should be produced on the</w:t>
      </w:r>
      <w:r w:rsidRPr="0066053F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same production lines, meet the same standards, and be of the same quality as</w:t>
      </w:r>
      <w:r w:rsidRPr="0066053F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products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for export in order to better satisfy the needs of upgrading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consumption.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Third, we need to ensure order in the market. We will be strict about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investigating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punishing the production and sale of counterfeit and substandard goods,</w:t>
      </w:r>
      <w:r w:rsidRPr="0066053F">
        <w:rPr>
          <w:rFonts w:ascii="Times New Roman" w:hAnsi="Times New Roman"/>
          <w:spacing w:val="-2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false advertising, and price fraud. We will strengthen the protection of consumer</w:t>
      </w:r>
      <w:r w:rsidRPr="0066053F">
        <w:rPr>
          <w:rFonts w:ascii="Times New Roman" w:hAnsi="Times New Roman"/>
          <w:spacing w:val="-3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rights;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we will make sure that spending is an enjoyable rather than a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disappointing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experience for</w:t>
      </w:r>
      <w:r w:rsidRPr="0066053F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consumers.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line="237" w:lineRule="auto"/>
        <w:ind w:right="156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积极扩大有效投资。引导资金更多投向补短板、调结构、促创新、惠民生的领域。今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年要完成铁路建设投资</w:t>
      </w:r>
      <w:r w:rsidRPr="0066053F">
        <w:rPr>
          <w:rFonts w:ascii="Times New Roman" w:eastAsia="微软雅黑" w:hAnsi="Times New Roman"/>
          <w:spacing w:val="-10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8000</w:t>
      </w:r>
      <w:r w:rsidRPr="0066053F">
        <w:rPr>
          <w:rFonts w:ascii="Times New Roman" w:hAnsi="Times New Roman"/>
          <w:spacing w:val="-22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亿元、公路水运投资</w:t>
      </w:r>
      <w:r w:rsidRPr="0066053F">
        <w:rPr>
          <w:rFonts w:ascii="Times New Roman" w:eastAsia="微软雅黑" w:hAnsi="Times New Roman"/>
          <w:spacing w:val="-12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1.8</w:t>
      </w:r>
      <w:r w:rsidRPr="0066053F">
        <w:rPr>
          <w:rFonts w:ascii="Times New Roman" w:hAnsi="Times New Roman"/>
          <w:spacing w:val="-22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万亿元，再开工</w:t>
      </w:r>
      <w:r w:rsidRPr="0066053F">
        <w:rPr>
          <w:rFonts w:ascii="Times New Roman" w:eastAsia="微软雅黑" w:hAnsi="Times New Roman"/>
          <w:spacing w:val="-10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15</w:t>
      </w:r>
      <w:r w:rsidRPr="0066053F">
        <w:rPr>
          <w:rFonts w:ascii="Times New Roman" w:hAnsi="Times New Roman"/>
          <w:spacing w:val="-24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项重大水利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工程，继续加强轨道交通、民用航空、电信基础设施等重大项目建设。中央预算内投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资安排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5076</w:t>
      </w:r>
      <w:r w:rsidRPr="0066053F">
        <w:rPr>
          <w:rFonts w:ascii="Times New Roman" w:hAnsi="Times New Roman"/>
          <w:spacing w:val="-38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亿元。落实和完善促进民间投资的政策措施。深化政府和社会资本合作，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完善相关价格、税费等优惠政策，政府要带头讲诚信，决不能随意改变约定，决不能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“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新官不理旧账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>”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。</w:t>
      </w:r>
    </w:p>
    <w:p w:rsidR="00154DFB" w:rsidRPr="0066053F" w:rsidRDefault="00154DFB">
      <w:pPr>
        <w:spacing w:before="17"/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work proactively to expand effective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investment.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 w:rsidP="0051247E">
      <w:pPr>
        <w:pStyle w:val="BodyText"/>
        <w:spacing w:before="134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guide more investment into fields that will help to strengthen weak</w:t>
      </w:r>
      <w:r w:rsidRPr="0066053F">
        <w:rPr>
          <w:rFonts w:ascii="Times New Roman" w:hAnsi="Times New Roman"/>
          <w:spacing w:val="-3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areas,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drive structural adjustment, encourage innovation, and improve people’s lives.</w:t>
      </w:r>
      <w:r w:rsidRPr="0066053F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This year, we will invest 800 billion yuan in railway construction and 1.8 trillion yuan</w:t>
      </w:r>
      <w:r w:rsidRPr="0066053F">
        <w:rPr>
          <w:rFonts w:ascii="Times New Roman" w:hAnsi="Times New Roman"/>
          <w:spacing w:val="-3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</w:t>
      </w:r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highway and waterway projects. Construction on another 15 major</w:t>
      </w:r>
      <w:r w:rsidRPr="0066053F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water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conservancy projects will begin; and work on major rail transport, civil aviation,</w:t>
      </w:r>
      <w:r w:rsidRPr="0066053F">
        <w:rPr>
          <w:rFonts w:ascii="Times New Roman" w:hAnsi="Times New Roman"/>
          <w:spacing w:val="-2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telecommunications infrastructure projects will be sped up. A total of 507.6</w:t>
      </w:r>
      <w:r w:rsidRPr="0066053F">
        <w:rPr>
          <w:rFonts w:ascii="Times New Roman" w:hAnsi="Times New Roman"/>
          <w:spacing w:val="-3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billion yuan of investment has been included in the central government budget this</w:t>
      </w:r>
      <w:r w:rsidRPr="0066053F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year.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We will implement and improve policies and measures for encouraging</w:t>
      </w:r>
      <w:r w:rsidRPr="0066053F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private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investment. We will continue to promote public-private partnerships, and</w:t>
      </w:r>
      <w:r w:rsidRPr="0066053F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improve related policies on preferential pricing, tax, and fee arrangements. Government</w:t>
      </w:r>
      <w:r w:rsidRPr="0066053F">
        <w:rPr>
          <w:rFonts w:ascii="Times New Roman" w:hAnsi="Times New Roman"/>
          <w:spacing w:val="-3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must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take the lead in acting in good faith and must never arbitrarily change</w:t>
      </w:r>
      <w:r w:rsidRPr="0066053F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agreements,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new officials must not disavow obligations undertaken by their</w:t>
      </w:r>
      <w:r w:rsidRPr="0066053F">
        <w:rPr>
          <w:rFonts w:ascii="Times New Roman" w:hAnsi="Times New Roman"/>
          <w:spacing w:val="-3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predecessors.</w:t>
      </w:r>
    </w:p>
    <w:p w:rsidR="00154DFB" w:rsidRPr="0066053F" w:rsidRDefault="00154DFB">
      <w:pPr>
        <w:spacing w:before="6"/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line="237" w:lineRule="auto"/>
        <w:ind w:right="303"/>
        <w:jc w:val="both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优化区域发展格局。统筹推进三大战略和</w:t>
      </w:r>
      <w:r w:rsidRPr="0066053F">
        <w:rPr>
          <w:rFonts w:ascii="Times New Roman" w:eastAsia="微软雅黑" w:hAnsi="Times New Roman"/>
          <w:spacing w:val="-1"/>
          <w:sz w:val="24"/>
          <w:szCs w:val="24"/>
          <w:lang w:eastAsia="zh-CN"/>
        </w:rPr>
        <w:t>“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四大板块</w:t>
      </w:r>
      <w:r w:rsidRPr="0066053F">
        <w:rPr>
          <w:rFonts w:ascii="Times New Roman" w:eastAsia="微软雅黑" w:hAnsi="Times New Roman"/>
          <w:spacing w:val="-1"/>
          <w:sz w:val="24"/>
          <w:szCs w:val="24"/>
          <w:lang w:eastAsia="zh-CN"/>
        </w:rPr>
        <w:t>”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发展，实施好相关规划，研究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制定新举措。推动国家级新区、开发区、产业园区等创新发展。支持资源枯竭、生态</w:t>
      </w:r>
      <w:r w:rsidRPr="0066053F">
        <w:rPr>
          <w:rFonts w:ascii="Times New Roman" w:eastAsia="微软雅黑" w:hAnsi="Times New Roman"/>
          <w:spacing w:val="-36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严重退化等地区经济转型发展。优化空域资源配置。推进海洋经济示范区建设，加快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建设海洋强国，坚决维护国家海洋权益。</w:t>
      </w:r>
    </w:p>
    <w:p w:rsidR="00154DFB" w:rsidRPr="0066053F" w:rsidRDefault="00154DFB">
      <w:pPr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improve planning for regional</w:t>
      </w:r>
      <w:r w:rsidRPr="0066053F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development.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188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coordinate the launching of three strategic initiatives and the development</w:t>
      </w:r>
      <w:r w:rsidRPr="0066053F">
        <w:rPr>
          <w:rFonts w:ascii="Times New Roman" w:hAnsi="Times New Roman"/>
          <w:spacing w:val="-2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of the eastern, central, western, and northeastern regions. We will ensure related</w:t>
      </w:r>
      <w:r w:rsidRPr="0066053F">
        <w:rPr>
          <w:rFonts w:ascii="Times New Roman" w:hAnsi="Times New Roman"/>
          <w:spacing w:val="-3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plans are well implemented and explore and adopt new measures. We will boost</w:t>
      </w:r>
      <w:r w:rsidRPr="0066053F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 development of national-level new areas, development zones, and industrial</w:t>
      </w:r>
      <w:r w:rsidRPr="0066053F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parks through innovation. We will support the economic transformation and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development of areas hurt by resource depletion and severe ecological degradation.</w:t>
      </w:r>
      <w:r w:rsidRPr="0066053F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Airspace resources will be better allocated. We will speed up the development of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maritime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economy demonstration zones, we will move faster to develop China into a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strong maritime country, and we will be resolute in safeguarding China’s maritime</w:t>
      </w:r>
      <w:r w:rsidRPr="0066053F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rights</w:t>
      </w:r>
    </w:p>
    <w:p w:rsidR="00154DFB" w:rsidRPr="0066053F" w:rsidRDefault="00154DFB">
      <w:pPr>
        <w:pStyle w:val="BodyText"/>
        <w:spacing w:before="1"/>
        <w:ind w:right="156"/>
        <w:rPr>
          <w:rFonts w:ascii="Times New Roman" w:hAnsi="Times New Roman"/>
          <w:sz w:val="24"/>
          <w:szCs w:val="24"/>
          <w:lang w:eastAsia="zh-CN"/>
        </w:rPr>
      </w:pPr>
      <w:r w:rsidRPr="0066053F">
        <w:rPr>
          <w:rFonts w:ascii="Times New Roman" w:hAnsi="Times New Roman"/>
          <w:sz w:val="24"/>
          <w:szCs w:val="24"/>
          <w:lang w:eastAsia="zh-CN"/>
        </w:rPr>
        <w:t>and</w:t>
      </w:r>
      <w:r w:rsidRPr="0066053F">
        <w:rPr>
          <w:rFonts w:ascii="Times New Roman" w:hAnsi="Times New Roman"/>
          <w:spacing w:val="-8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interests.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spacing w:line="237" w:lineRule="auto"/>
        <w:ind w:right="156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扎实推进新型城镇化。深化户籍制度改革，今年实现进城落户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1300</w:t>
      </w:r>
      <w:r w:rsidRPr="0066053F">
        <w:rPr>
          <w:rFonts w:ascii="Times New Roman" w:hAnsi="Times New Roman"/>
          <w:spacing w:val="-37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万人以上，加快居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住证制度全覆盖。支持中小城市和特色小城镇发展，推动一批具备条件的县和特大镇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有序设市，发挥城市群辐射带动作用。推进建筑业改革发展，提高设计水平和工程质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量。统筹城市地上地下建设，再开工建设城市地下综合管廊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2000</w:t>
      </w:r>
      <w:r w:rsidRPr="0066053F">
        <w:rPr>
          <w:rFonts w:ascii="Times New Roman" w:hAnsi="Times New Roman"/>
          <w:spacing w:val="-37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公里以上，启动消除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城区重点易涝区段三年行动，推进海绵城市建设，使城市既有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>“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面子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>”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、更有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>“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里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子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>”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。</w:t>
      </w:r>
    </w:p>
    <w:p w:rsidR="00154DFB" w:rsidRPr="0066053F" w:rsidRDefault="00154DFB">
      <w:pPr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take solid steps to pursue a new type of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urbanization.</w:t>
      </w:r>
    </w:p>
    <w:p w:rsidR="00154DFB" w:rsidRDefault="00154DFB">
      <w:pPr>
        <w:pStyle w:val="BodyText"/>
        <w:spacing w:before="63"/>
        <w:ind w:right="188"/>
        <w:rPr>
          <w:rFonts w:ascii="Times New Roman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spacing w:before="63"/>
        <w:ind w:right="188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deepen the reform of the household registration system. This year, at</w:t>
      </w:r>
      <w:r w:rsidRPr="0066053F">
        <w:rPr>
          <w:rFonts w:ascii="Times New Roman" w:hAnsi="Times New Roman"/>
          <w:spacing w:val="-2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least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13 million new urban residents will be registered as permanent urban residents.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We will speed up work to introduce the urban residence card system nationwide. We</w:t>
      </w:r>
      <w:r w:rsidRPr="0066053F">
        <w:rPr>
          <w:rFonts w:ascii="Times New Roman" w:hAnsi="Times New Roman"/>
          <w:spacing w:val="-3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will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support the development of small and medium cities and small towns with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distinctive local features. We will help a number of counties and very large towns that meet</w:t>
      </w:r>
      <w:r w:rsidRPr="0066053F">
        <w:rPr>
          <w:rFonts w:ascii="Times New Roman" w:hAnsi="Times New Roman"/>
          <w:spacing w:val="-3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criteria to steadily develop into cities, and we will make city clusters better play</w:t>
      </w:r>
      <w:r w:rsidRPr="0066053F">
        <w:rPr>
          <w:rFonts w:ascii="Times New Roman" w:hAnsi="Times New Roman"/>
          <w:spacing w:val="-3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their role in driving the development of their surrounding</w:t>
      </w:r>
      <w:r w:rsidRPr="0066053F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areas.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take more steps to reform and develop the construction industry, and</w:t>
      </w:r>
      <w:r w:rsidRPr="0066053F">
        <w:rPr>
          <w:rFonts w:ascii="Times New Roman" w:hAnsi="Times New Roman"/>
          <w:spacing w:val="-2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raise the standard of design and the quality of construction projects. We will</w:t>
      </w:r>
      <w:r w:rsidRPr="0066053F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promote coordinated urban development above and below the ground, and begin</w:t>
      </w:r>
      <w:r w:rsidRPr="0066053F">
        <w:rPr>
          <w:rFonts w:ascii="Times New Roman" w:hAnsi="Times New Roman"/>
          <w:spacing w:val="-3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construction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on at least another 2,000 kilometers of underground utility tunnels in cities. A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three- year initiative will be launched to remove the risk of flooding in highly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vulnerable urban areas; and further progress will be made in the development of sponge</w:t>
      </w:r>
      <w:r w:rsidRPr="0066053F">
        <w:rPr>
          <w:rFonts w:ascii="Times New Roman" w:hAnsi="Times New Roman"/>
          <w:spacing w:val="-2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cities. All these efforts will make our cities more attractive and function</w:t>
      </w:r>
      <w:r w:rsidRPr="0066053F">
        <w:rPr>
          <w:rFonts w:ascii="Times New Roman" w:hAnsi="Times New Roman"/>
          <w:spacing w:val="-3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better.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line="376" w:lineRule="exact"/>
        <w:ind w:right="303"/>
        <w:jc w:val="both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（四）以创新引领实体经济转型升级。实体经济从来都是我国发展的根基，当务之急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是加快转型升级。要深入实施创新驱动发展战略，推动实体经济优化结构，不断提高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质量、效益和竞争力。</w:t>
      </w:r>
    </w:p>
    <w:p w:rsidR="00154DFB" w:rsidRPr="0066053F" w:rsidRDefault="00154DFB">
      <w:pPr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ListParagraph"/>
        <w:numPr>
          <w:ilvl w:val="0"/>
          <w:numId w:val="1"/>
        </w:numPr>
        <w:tabs>
          <w:tab w:val="left" w:pos="398"/>
        </w:tabs>
        <w:ind w:left="397"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Transforming and upgrading the real economy through</w:t>
      </w:r>
      <w:r w:rsidRPr="0066053F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innovation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5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The real economy has always been the foundation of China’s development; the</w:t>
      </w:r>
      <w:r w:rsidRPr="0066053F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task we now face is to speed up its transformation and upgrading. We will do more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to implement the strategy of innovation-driven development, upgrade the structure</w:t>
      </w:r>
      <w:r w:rsidRPr="0066053F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of the real economy, and improve its performance and</w:t>
      </w:r>
      <w:r w:rsidRPr="0066053F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competitiveness.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line="237" w:lineRule="auto"/>
        <w:ind w:right="303"/>
        <w:jc w:val="both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提升科技创新能力。完善对基础研究和原创性研究的长期稳定支持机制，建设国家重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大科技基础设施和技术创新中心，打造科技资源开放共享平台。推进全面创新改革试</w:t>
      </w:r>
      <w:r w:rsidRPr="0066053F">
        <w:rPr>
          <w:rFonts w:ascii="Times New Roman" w:eastAsia="微软雅黑" w:hAnsi="Times New Roman"/>
          <w:spacing w:val="-36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验。切实落实高校和科研院所自主权，落实股权期权和分红等激励政策，落实科研经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费和项目管理制度改革，让科研人员不再为杂事琐事分心劳神。开展知识产权综合管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理改革试点，完善知识产权创造、保护和运用体系。深化人才发展体制改革，实施更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加有效的人才引进政策，广聚天下英才，充分激发科研人员积极性，定能成就创新大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业。</w:t>
      </w:r>
    </w:p>
    <w:p w:rsidR="00154DFB" w:rsidRPr="0066053F" w:rsidRDefault="00154DFB">
      <w:pPr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strengthen our capability for making technological</w:t>
      </w:r>
      <w:r w:rsidRPr="0066053F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innovations.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  <w:sectPr w:rsidR="00154DFB" w:rsidRPr="0066053F">
          <w:pgSz w:w="11910" w:h="16840"/>
          <w:pgMar w:top="1720" w:right="1660" w:bottom="280" w:left="1660" w:header="708" w:footer="0" w:gutter="0"/>
          <w:cols w:space="720"/>
        </w:sectPr>
      </w:pP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63"/>
        <w:ind w:right="321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improve mechanisms for providing continued long-term support</w:t>
      </w:r>
      <w:r w:rsidRPr="0066053F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for fundamental research and original research, build major national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infrastructure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projects for science and technology and set up technological innovation hubs,</w:t>
      </w:r>
      <w:r w:rsidRPr="0066053F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establish platforms for sharing R&amp;D</w:t>
      </w:r>
      <w:r w:rsidRPr="0066053F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resources.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637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continue piloting reforms for all-around innovation. We will see</w:t>
      </w:r>
      <w:r w:rsidRPr="0066053F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our universities and research institutes truly operate with autonomy, ensure</w:t>
      </w:r>
      <w:r w:rsidRPr="0066053F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that incentive policies like stocks, options, and dividends are implemented,</w:t>
      </w:r>
      <w:r w:rsidRPr="0066053F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implement the reform of the systems for managing research funding and</w:t>
      </w:r>
      <w:r w:rsidRPr="0066053F">
        <w:rPr>
          <w:rFonts w:ascii="Times New Roman" w:hAnsi="Times New Roman"/>
          <w:spacing w:val="-3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projects.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These steps should keep our scientists and engineers from being distracted</w:t>
      </w:r>
      <w:r w:rsidRPr="0066053F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allow them to focus on their</w:t>
      </w:r>
      <w:r w:rsidRPr="0066053F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research.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321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begin piloting reforms to conduct integrated management of</w:t>
      </w:r>
      <w:r w:rsidRPr="0066053F">
        <w:rPr>
          <w:rFonts w:ascii="Times New Roman" w:hAnsi="Times New Roman"/>
          <w:spacing w:val="-2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intellectual property rights and improve the system for creating, protecting, and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applying intellectual property</w:t>
      </w:r>
      <w:r w:rsidRPr="0066053F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rights.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527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deepen reform of China’s systems for cultivating talent and introduce</w:t>
      </w:r>
      <w:r w:rsidRPr="0066053F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more effective policies for bringing in talent from overseas. By welcoming the</w:t>
      </w:r>
      <w:r w:rsidRPr="0066053F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world’s brightest minds to China and fully motivating our scientists and engineers, we</w:t>
      </w:r>
      <w:r w:rsidRPr="0066053F">
        <w:rPr>
          <w:rFonts w:ascii="Times New Roman" w:hAnsi="Times New Roman"/>
          <w:spacing w:val="-3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will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use innovation to accomplish great</w:t>
      </w:r>
      <w:r w:rsidRPr="0066053F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things.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line="237" w:lineRule="auto"/>
        <w:ind w:right="66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pacing w:val="2"/>
          <w:sz w:val="24"/>
          <w:szCs w:val="24"/>
          <w:lang w:eastAsia="zh-CN"/>
        </w:rPr>
        <w:t>加快培育壮大新兴产业。全面实施战略性新兴产业发展规划，加快新材料、人工智能、</w:t>
      </w:r>
      <w:r w:rsidRPr="0066053F">
        <w:rPr>
          <w:rFonts w:ascii="Times New Roman" w:eastAsia="微软雅黑" w:hAnsi="Times New Roman"/>
          <w:spacing w:val="6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集成电路、生物制药、第五代移动通信等技术研发和转化，做大做强产业集群。支持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和引导分享经济发展，提高社会资源利用效率，便利人民群众生活。本着鼓励创新、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2"/>
          <w:sz w:val="24"/>
          <w:szCs w:val="24"/>
          <w:lang w:eastAsia="zh-CN"/>
        </w:rPr>
        <w:t>包容审慎原则，制定新兴产业监管规则。深化统计管理体制改革，健全新兴产业统计。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在互联网时代，各领域发展都需要速度更快、成本更低的信息网络。今年网络提速降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费要迈出更大步伐，年内全部取消手机国内长途和漫游费，大幅降低中小企业互联网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专线接入资费，降低国际长途电话费，推动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>“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互联网</w:t>
      </w:r>
      <w:r w:rsidRPr="0066053F">
        <w:rPr>
          <w:rFonts w:ascii="Times New Roman" w:hAnsi="Times New Roman"/>
          <w:sz w:val="24"/>
          <w:szCs w:val="24"/>
          <w:lang w:eastAsia="zh-CN"/>
        </w:rPr>
        <w:t>+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>”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深入发展、促进数字经济加快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成长，让企业广泛受益、群众普遍受惠。</w:t>
      </w:r>
    </w:p>
    <w:p w:rsidR="00154DFB" w:rsidRPr="0066053F" w:rsidRDefault="00154DFB">
      <w:pPr>
        <w:spacing w:before="2"/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321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accelerate the development of emerging</w:t>
      </w:r>
      <w:r w:rsidRPr="0066053F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industries.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 w:rsidP="000D01AA">
      <w:pPr>
        <w:pStyle w:val="BodyText"/>
        <w:spacing w:before="134"/>
        <w:ind w:right="66"/>
        <w:rPr>
          <w:rFonts w:ascii="Times New Roman" w:hAnsi="Times New Roman"/>
          <w:sz w:val="24"/>
          <w:szCs w:val="24"/>
        </w:rPr>
      </w:pPr>
      <w:r w:rsidRPr="000D01AA">
        <w:rPr>
          <w:rFonts w:ascii="Times New Roman" w:hAnsi="Times New Roman"/>
        </w:rPr>
        <w:t>We will fully implement our plan for developing strategic emerging industries. We</w:t>
      </w:r>
      <w:r w:rsidRPr="000D01AA">
        <w:rPr>
          <w:rFonts w:ascii="Times New Roman" w:hAnsi="Times New Roman"/>
          <w:spacing w:val="-29"/>
        </w:rPr>
        <w:t xml:space="preserve"> </w:t>
      </w:r>
      <w:r w:rsidRPr="000D01AA">
        <w:rPr>
          <w:rFonts w:ascii="Times New Roman" w:hAnsi="Times New Roman"/>
        </w:rPr>
        <w:t>will</w:t>
      </w:r>
      <w:r w:rsidRPr="000D01AA">
        <w:rPr>
          <w:rFonts w:ascii="Times New Roman" w:hAnsi="Times New Roman"/>
          <w:spacing w:val="-1"/>
        </w:rPr>
        <w:t xml:space="preserve"> </w:t>
      </w:r>
      <w:r w:rsidRPr="000D01AA">
        <w:rPr>
          <w:rFonts w:ascii="Times New Roman" w:hAnsi="Times New Roman"/>
        </w:rPr>
        <w:t>accelerate R&amp;D on and commercialization of new materials, artificial</w:t>
      </w:r>
      <w:r w:rsidRPr="000D01AA">
        <w:rPr>
          <w:rFonts w:ascii="Times New Roman" w:hAnsi="Times New Roman"/>
          <w:spacing w:val="-15"/>
        </w:rPr>
        <w:t xml:space="preserve"> </w:t>
      </w:r>
      <w:r w:rsidRPr="000D01AA">
        <w:rPr>
          <w:rFonts w:ascii="Times New Roman" w:hAnsi="Times New Roman"/>
        </w:rPr>
        <w:t>intelligence, integrated circuits, bio-pharmacy, SG mobile communications, and other</w:t>
      </w:r>
      <w:r w:rsidRPr="000D01AA">
        <w:rPr>
          <w:rFonts w:ascii="Times New Roman" w:hAnsi="Times New Roman"/>
          <w:spacing w:val="-22"/>
        </w:rPr>
        <w:t xml:space="preserve"> </w:t>
      </w:r>
      <w:r w:rsidRPr="000D01AA">
        <w:rPr>
          <w:rFonts w:ascii="Times New Roman" w:hAnsi="Times New Roman"/>
        </w:rPr>
        <w:t>technologies,</w:t>
      </w:r>
      <w:r w:rsidRPr="000D01AA">
        <w:rPr>
          <w:rFonts w:ascii="Times New Roman" w:hAnsi="Times New Roman"/>
          <w:spacing w:val="-1"/>
        </w:rPr>
        <w:t xml:space="preserve"> </w:t>
      </w:r>
      <w:r w:rsidRPr="000D01AA">
        <w:rPr>
          <w:rFonts w:ascii="Times New Roman" w:hAnsi="Times New Roman"/>
        </w:rPr>
        <w:t>and develop industrial clusters in these fields. We will continue to support and</w:t>
      </w:r>
      <w:r w:rsidRPr="000D01AA">
        <w:rPr>
          <w:rFonts w:ascii="Times New Roman" w:hAnsi="Times New Roman"/>
          <w:spacing w:val="-34"/>
        </w:rPr>
        <w:t xml:space="preserve"> </w:t>
      </w:r>
      <w:r w:rsidRPr="000D01AA">
        <w:rPr>
          <w:rFonts w:ascii="Times New Roman" w:hAnsi="Times New Roman"/>
        </w:rPr>
        <w:t>guide</w:t>
      </w:r>
      <w:r w:rsidRPr="000D01AA">
        <w:rPr>
          <w:rFonts w:ascii="Times New Roman" w:hAnsi="Times New Roman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 development of the sharing economy to enable greater efficiency in the use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of resources and bring greater convenience to our people. We will formulate</w:t>
      </w:r>
      <w:r w:rsidRPr="0066053F">
        <w:rPr>
          <w:rFonts w:ascii="Times New Roman" w:hAnsi="Times New Roman"/>
          <w:spacing w:val="-2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regulatory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rules for emerging industries in keeping with the principle of encouraging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innovation and conducting regulation in a tolerant and prudent way. We will deepen reform</w:t>
      </w:r>
      <w:r w:rsidRPr="0066053F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of the statistics management system and improve statistics on emerging</w:t>
      </w:r>
      <w:r w:rsidRPr="0066053F">
        <w:rPr>
          <w:rFonts w:ascii="Times New Roman" w:hAnsi="Times New Roman"/>
          <w:spacing w:val="-3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industries.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In the age of the Internet, faster and more cost-effective information networks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are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crucial to the development of every sector. This year, we will do more to</w:t>
      </w:r>
      <w:r w:rsidRPr="0066053F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increase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broadband speed and lower rates for Internet services. Mobile rates for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domestic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roaming and long-distance calls will be cancelled; rates for broadband services</w:t>
      </w:r>
      <w:r w:rsidRPr="0066053F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for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small and medium enterprises will be slashed; and rates for international calls will</w:t>
      </w:r>
      <w:r w:rsidRPr="0066053F">
        <w:rPr>
          <w:rFonts w:ascii="Times New Roman" w:hAnsi="Times New Roman"/>
          <w:spacing w:val="-3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be lowered. We will push forward with the Internet Plus action plan and speed up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development of the digital economy. I am confident that all these steps will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benefit both businesses and our</w:t>
      </w:r>
      <w:r w:rsidRPr="0066053F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people.</w:t>
      </w:r>
    </w:p>
    <w:p w:rsidR="00154DFB" w:rsidRPr="0066053F" w:rsidRDefault="00154DFB">
      <w:pPr>
        <w:spacing w:before="9"/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line="237" w:lineRule="auto"/>
        <w:ind w:right="156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大力改造提升传统产业。深入实施《中国制造</w:t>
      </w:r>
      <w:r w:rsidRPr="0066053F">
        <w:rPr>
          <w:rFonts w:ascii="Times New Roman" w:eastAsia="微软雅黑" w:hAnsi="Times New Roman"/>
          <w:spacing w:val="-15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2025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》，加快大数据、云计算、物联网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应用，以新技术新业态新模式，推动传统产业生产、管理和营销模式变革。把发展智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能制造作为主攻方向，推进国家智能制造示范区、制造业创新中心建设，深入实施工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业强基、重大装备专项工程，大力发展先进制造业，推动中国制造向中高端迈进。完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善制造强国建设政策体系，以多种方式支持技术改造，促进传统产业焕发新的蓬勃生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机。</w:t>
      </w:r>
    </w:p>
    <w:p w:rsidR="00154DFB" w:rsidRPr="0066053F" w:rsidRDefault="00154DFB">
      <w:pPr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endeavor to transform and upgrade traditional</w:t>
      </w:r>
      <w:r w:rsidRPr="0066053F">
        <w:rPr>
          <w:rFonts w:ascii="Times New Roman" w:hAnsi="Times New Roman"/>
          <w:spacing w:val="-2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industries.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intensify efforts to implement the Made in China 2025 initiative,</w:t>
      </w:r>
      <w:r w:rsidRPr="0066053F"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promote accelerated application of big data, cloud computing, and the Internet of Things,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use new technologies, new forms of business, and new models to bring</w:t>
      </w:r>
      <w:r w:rsidRPr="0066053F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about transformation in the production, management, and marketing models of</w:t>
      </w:r>
      <w:r w:rsidRPr="0066053F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traditional industries.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188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With the development of smart manufacturing as our focus, we will press ahead</w:t>
      </w:r>
      <w:r w:rsidRPr="0066053F">
        <w:rPr>
          <w:rFonts w:ascii="Times New Roman" w:hAnsi="Times New Roman"/>
          <w:spacing w:val="-3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with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building national smart manufacturing demonstration zones and</w:t>
      </w:r>
      <w:r w:rsidRPr="0066053F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manufacturing innovation centers. We will work hard on the implementation of projects to build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 robust foundation for industrial development and projects to develop and</w:t>
      </w:r>
      <w:r w:rsidRPr="0066053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make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major equipment, and we will make a big push to develop advanced</w:t>
      </w:r>
      <w:r w:rsidRPr="0066053F">
        <w:rPr>
          <w:rFonts w:ascii="Times New Roman" w:hAnsi="Times New Roman"/>
          <w:spacing w:val="-3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manufacturing, thus moving toward mid- and high-end</w:t>
      </w:r>
      <w:r w:rsidRPr="0066053F"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manufacturing.</w:t>
      </w:r>
    </w:p>
    <w:p w:rsidR="00154DFB" w:rsidRDefault="00154DFB">
      <w:pPr>
        <w:pStyle w:val="BodyText"/>
        <w:spacing w:before="63"/>
        <w:ind w:right="303"/>
        <w:jc w:val="both"/>
        <w:rPr>
          <w:rFonts w:ascii="Times New Roman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spacing w:before="63"/>
        <w:ind w:right="303"/>
        <w:jc w:val="both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improve policies designed to turn China into a manufacturer of quality,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we will adopt a variety of supportive measures for technological upgrading and</w:t>
      </w:r>
      <w:r w:rsidRPr="0066053F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re- energize traditional</w:t>
      </w:r>
      <w:r w:rsidRPr="0066053F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industries.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line="237" w:lineRule="auto"/>
        <w:ind w:right="302"/>
        <w:jc w:val="both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持续推进大众创业、万众创新。</w:t>
      </w:r>
      <w:r w:rsidRPr="0066053F">
        <w:rPr>
          <w:rFonts w:ascii="Times New Roman" w:eastAsia="微软雅黑" w:hAnsi="Times New Roman"/>
          <w:spacing w:val="-1"/>
          <w:sz w:val="24"/>
          <w:szCs w:val="24"/>
          <w:lang w:eastAsia="zh-CN"/>
        </w:rPr>
        <w:t>“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双创</w:t>
      </w:r>
      <w:r w:rsidRPr="0066053F">
        <w:rPr>
          <w:rFonts w:ascii="Times New Roman" w:eastAsia="微软雅黑" w:hAnsi="Times New Roman"/>
          <w:spacing w:val="-1"/>
          <w:sz w:val="24"/>
          <w:szCs w:val="24"/>
          <w:lang w:eastAsia="zh-CN"/>
        </w:rPr>
        <w:t>”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是以创业创新带动就业的有效方式，是推动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新旧动能转换和经济结构升级的重要力量，是促进机会公平和社会纵向流动的现实渠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道，要不断引向深入。新建一批</w:t>
      </w:r>
      <w:r w:rsidRPr="0066053F">
        <w:rPr>
          <w:rFonts w:ascii="Times New Roman" w:eastAsia="微软雅黑" w:hAnsi="Times New Roman"/>
          <w:spacing w:val="-1"/>
          <w:sz w:val="24"/>
          <w:szCs w:val="24"/>
          <w:lang w:eastAsia="zh-CN"/>
        </w:rPr>
        <w:t>“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双创</w:t>
      </w:r>
      <w:r w:rsidRPr="0066053F">
        <w:rPr>
          <w:rFonts w:ascii="Times New Roman" w:eastAsia="微软雅黑" w:hAnsi="Times New Roman"/>
          <w:spacing w:val="-1"/>
          <w:sz w:val="24"/>
          <w:szCs w:val="24"/>
          <w:lang w:eastAsia="zh-CN"/>
        </w:rPr>
        <w:t>”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示范基地，鼓励大企业和科研院所、高校设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立专业化众创空间，加强对创新型中小微企业支持，打造面向大众的</w:t>
      </w:r>
      <w:r w:rsidRPr="0066053F">
        <w:rPr>
          <w:rFonts w:ascii="Times New Roman" w:eastAsia="微软雅黑" w:hAnsi="Times New Roman"/>
          <w:spacing w:val="-1"/>
          <w:sz w:val="24"/>
          <w:szCs w:val="24"/>
          <w:lang w:eastAsia="zh-CN"/>
        </w:rPr>
        <w:t>“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双创</w:t>
      </w:r>
      <w:r w:rsidRPr="0066053F">
        <w:rPr>
          <w:rFonts w:ascii="Times New Roman" w:eastAsia="微软雅黑" w:hAnsi="Times New Roman"/>
          <w:spacing w:val="-1"/>
          <w:sz w:val="24"/>
          <w:szCs w:val="24"/>
          <w:lang w:eastAsia="zh-CN"/>
        </w:rPr>
        <w:t>”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全程服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务体系，使各类主体各展其长、线上线下良性互动，使小企业铺天盖地、大企业顶天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立地，市场活力和社会创造力竞相迸发。</w:t>
      </w:r>
    </w:p>
    <w:p w:rsidR="00154DFB" w:rsidRPr="0066053F" w:rsidRDefault="00154DFB">
      <w:pPr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jc w:val="both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continue to encourage people to start businesses and make</w:t>
      </w:r>
      <w:r w:rsidRPr="0066053F">
        <w:rPr>
          <w:rFonts w:ascii="Times New Roman" w:hAnsi="Times New Roman"/>
          <w:spacing w:val="-3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innovations.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Our policy of encouraging people to start businesses and innovate is an effective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way of creating jobs through business startups and innovation; it is an important</w:t>
      </w:r>
      <w:r w:rsidRPr="0066053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source of strength that fosters new growth drivers to replace old ones and that</w:t>
      </w:r>
      <w:r w:rsidRPr="0066053F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upgrades the economic structure; and it is an effective channel for promoting</w:t>
      </w:r>
      <w:r w:rsidRPr="0066053F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equal opportunity and facilitating vertical social mobility. We must keep on pushing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hard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with this</w:t>
      </w:r>
      <w:r w:rsidRPr="0066053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policy.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ind w:right="22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establish more entrepreneurship and innovation demonstration centers;</w:t>
      </w:r>
      <w:r w:rsidRPr="0066053F">
        <w:rPr>
          <w:rFonts w:ascii="Times New Roman" w:hAnsi="Times New Roman"/>
          <w:spacing w:val="-3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will encourage large enterprises, research institutes, and universities to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establish specialized spaces for crowd innovation; we will strengthen support for</w:t>
      </w:r>
      <w:r w:rsidRPr="0066053F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innovative medium, small and micro businesses; and we will develop a full range of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services that are accessible to the general public for the entire business startup</w:t>
      </w:r>
      <w:r w:rsidRPr="0066053F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innovation process. All this should help entities to fully exploit their own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strengths and interact both on- and off-line, and see small enterprises burgeoning</w:t>
      </w:r>
      <w:r w:rsidRPr="0066053F">
        <w:rPr>
          <w:rFonts w:ascii="Times New Roman" w:hAnsi="Times New Roman"/>
          <w:spacing w:val="-3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nationwide, large enterprises growing mighty, and market dynamism and social creativity</w:t>
      </w:r>
      <w:r w:rsidRPr="0066053F">
        <w:rPr>
          <w:rFonts w:ascii="Times New Roman" w:hAnsi="Times New Roman"/>
          <w:spacing w:val="-2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being fully</w:t>
      </w:r>
      <w:r w:rsidRPr="0066053F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unleashed.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line="237" w:lineRule="auto"/>
        <w:ind w:right="302"/>
        <w:jc w:val="both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全面提升质量水平。广泛开展质量提升行动，加强全面质量管理，健全优胜劣汰质量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竞争机制。质量之魂，存于匠心。要大力弘扬工匠精神，厚植工匠文化，恪尽职业操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守，崇尚精益求精，培育众多</w:t>
      </w:r>
      <w:r w:rsidRPr="0066053F">
        <w:rPr>
          <w:rFonts w:ascii="Times New Roman" w:eastAsia="微软雅黑" w:hAnsi="Times New Roman"/>
          <w:spacing w:val="-1"/>
          <w:sz w:val="24"/>
          <w:szCs w:val="24"/>
          <w:lang w:eastAsia="zh-CN"/>
        </w:rPr>
        <w:t>“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中国工匠</w:t>
      </w:r>
      <w:r w:rsidRPr="0066053F">
        <w:rPr>
          <w:rFonts w:ascii="Times New Roman" w:eastAsia="微软雅黑" w:hAnsi="Times New Roman"/>
          <w:spacing w:val="-1"/>
          <w:sz w:val="24"/>
          <w:szCs w:val="24"/>
          <w:lang w:eastAsia="zh-CN"/>
        </w:rPr>
        <w:t>”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，打造更多享誉世界的</w:t>
      </w:r>
      <w:r w:rsidRPr="0066053F">
        <w:rPr>
          <w:rFonts w:ascii="Times New Roman" w:eastAsia="微软雅黑" w:hAnsi="Times New Roman"/>
          <w:spacing w:val="-1"/>
          <w:sz w:val="24"/>
          <w:szCs w:val="24"/>
          <w:lang w:eastAsia="zh-CN"/>
        </w:rPr>
        <w:t>“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中国品牌</w:t>
      </w:r>
      <w:r w:rsidRPr="0066053F">
        <w:rPr>
          <w:rFonts w:ascii="Times New Roman" w:eastAsia="微软雅黑" w:hAnsi="Times New Roman"/>
          <w:spacing w:val="-1"/>
          <w:sz w:val="24"/>
          <w:szCs w:val="24"/>
          <w:lang w:eastAsia="zh-CN"/>
        </w:rPr>
        <w:t>”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，推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动中国经济发展进入质量时代。</w:t>
      </w:r>
    </w:p>
    <w:p w:rsidR="00154DFB" w:rsidRPr="0066053F" w:rsidRDefault="00154DFB">
      <w:pPr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jc w:val="both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take comprehensive steps to improve product</w:t>
      </w:r>
      <w:r w:rsidRPr="0066053F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quality.</w:t>
      </w:r>
    </w:p>
    <w:p w:rsidR="00154DFB" w:rsidRPr="0066053F" w:rsidRDefault="00154DFB">
      <w:pPr>
        <w:spacing w:before="9"/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63"/>
        <w:ind w:right="637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take extensive action to raise quality, strengthen all-around</w:t>
      </w:r>
      <w:r w:rsidRPr="0066053F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quality management, and improve the competitive mechanism that links a firm’s fate</w:t>
      </w:r>
      <w:r w:rsidRPr="0066053F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 business to the quality of its products. Quality is born of workmanship. We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will promote workmanship and foster a culture of workmanship where workers have</w:t>
      </w:r>
      <w:r w:rsidRPr="0066053F">
        <w:rPr>
          <w:rFonts w:ascii="Times New Roman" w:hAnsi="Times New Roman"/>
          <w:spacing w:val="-2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 strong work ethic and tirelessly seek improvement. We will see great numbers</w:t>
      </w:r>
      <w:r w:rsidRPr="0066053F">
        <w:rPr>
          <w:rFonts w:ascii="Times New Roman" w:hAnsi="Times New Roman"/>
          <w:spacing w:val="-3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of Chinese workers exemplify workmanship and more Chinese brands</w:t>
      </w:r>
      <w:r w:rsidRPr="0066053F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enjoy international recognition. We will usher in an era of quality for</w:t>
      </w:r>
      <w:r w:rsidRPr="0066053F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economic development in</w:t>
      </w:r>
      <w:r w:rsidRPr="0066053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China.</w:t>
      </w:r>
    </w:p>
    <w:p w:rsidR="00154DFB" w:rsidRPr="0066053F" w:rsidRDefault="00154DFB">
      <w:pPr>
        <w:spacing w:before="9"/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line="237" w:lineRule="auto"/>
        <w:ind w:right="483"/>
        <w:jc w:val="both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（五）促进农业稳定发展和农民持续增收。深入推进农业供给侧结构性改革，完善强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农惠农政策，拓展农民就业增收渠道，保障国家粮食安全，推动农业现代化与新型城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镇化互促共进，加快培育农业农村发展新动能。</w:t>
      </w:r>
    </w:p>
    <w:p w:rsidR="00154DFB" w:rsidRPr="0066053F" w:rsidRDefault="00154DFB">
      <w:pPr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ListParagraph"/>
        <w:numPr>
          <w:ilvl w:val="0"/>
          <w:numId w:val="1"/>
        </w:numPr>
        <w:tabs>
          <w:tab w:val="left" w:pos="398"/>
        </w:tabs>
        <w:ind w:right="822" w:firstLine="0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Promoting steady development of agriculture and continued increases in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rural incomes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415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do more to advance supply-side structural reform in agriculture,</w:t>
      </w:r>
      <w:r w:rsidRPr="0066053F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improve policies to boost agriculture and benefit farmers, and create more channels for</w:t>
      </w:r>
      <w:r w:rsidRPr="0066053F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rural residents to find employment and increase their incomes. We will ensure</w:t>
      </w:r>
      <w:r w:rsidRPr="0066053F"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China’s food security, see that agricultural modernization and new urbanization</w:t>
      </w:r>
      <w:r w:rsidRPr="0066053F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reinforce each other, and speed up efforts to foster new drivers powering agricultural</w:t>
      </w:r>
      <w:r w:rsidRPr="0066053F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rural</w:t>
      </w:r>
      <w:r w:rsidRPr="0066053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development.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line="376" w:lineRule="exact"/>
        <w:ind w:right="66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推进农业结构调整。引导农民根据市场需求发展生产，增加优质绿色农产品供给，扩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大优质水稻、小麦生产，适度调减玉米种植面积，粮改饲试点面积扩大到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1000</w:t>
      </w:r>
      <w:r w:rsidRPr="0066053F">
        <w:rPr>
          <w:rFonts w:ascii="Times New Roman" w:hAnsi="Times New Roman"/>
          <w:spacing w:val="-33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万亩以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2"/>
          <w:sz w:val="24"/>
          <w:szCs w:val="24"/>
          <w:lang w:eastAsia="zh-CN"/>
        </w:rPr>
        <w:t>上。鼓励多渠道消化玉米库存。支持主产区发展农产品精深加工，拓展产业链价值链，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打造农村一二三产业融合发展新格局。</w:t>
      </w:r>
    </w:p>
    <w:p w:rsidR="00154DFB" w:rsidRPr="0066053F" w:rsidRDefault="00154DFB">
      <w:pPr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321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push forward with structural adjustment in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agriculture.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 w:rsidP="000D01AA">
      <w:pPr>
        <w:pStyle w:val="BodyText"/>
        <w:spacing w:before="135"/>
        <w:ind w:right="321"/>
        <w:rPr>
          <w:rFonts w:ascii="Times New Roman" w:hAnsi="Times New Roman"/>
          <w:sz w:val="24"/>
          <w:szCs w:val="24"/>
          <w:lang w:eastAsia="zh-CN"/>
        </w:rPr>
      </w:pPr>
      <w:r w:rsidRPr="000D01AA">
        <w:rPr>
          <w:rFonts w:ascii="Times New Roman" w:hAnsi="Times New Roman"/>
        </w:rPr>
        <w:t>We will guide farmers in responding to market demand, increasing the supply</w:t>
      </w:r>
      <w:r w:rsidRPr="000D01AA">
        <w:rPr>
          <w:rFonts w:ascii="Times New Roman" w:hAnsi="Times New Roman"/>
          <w:spacing w:val="-26"/>
        </w:rPr>
        <w:t xml:space="preserve"> </w:t>
      </w:r>
      <w:r w:rsidRPr="000D01AA">
        <w:rPr>
          <w:rFonts w:ascii="Times New Roman" w:hAnsi="Times New Roman"/>
        </w:rPr>
        <w:t>of quality green agricultural products and the production of quality rice and wheat,</w:t>
      </w:r>
      <w:r w:rsidRPr="000D01AA">
        <w:rPr>
          <w:rFonts w:ascii="Times New Roman" w:hAnsi="Times New Roman"/>
          <w:spacing w:val="-25"/>
        </w:rPr>
        <w:t xml:space="preserve"> </w:t>
      </w:r>
      <w:r w:rsidRPr="000D01AA">
        <w:rPr>
          <w:rFonts w:ascii="Times New Roman" w:hAnsi="Times New Roman"/>
        </w:rPr>
        <w:t>and making appropriate reductions to the amount of land devoted to growing corn.</w:t>
      </w:r>
      <w:r w:rsidRPr="000D01AA">
        <w:rPr>
          <w:rFonts w:ascii="Times New Roman" w:hAnsi="Times New Roman"/>
          <w:spacing w:val="-22"/>
        </w:rPr>
        <w:t xml:space="preserve"> </w:t>
      </w:r>
      <w:r w:rsidRPr="000D01AA">
        <w:rPr>
          <w:rFonts w:ascii="Times New Roman" w:hAnsi="Times New Roman"/>
        </w:rPr>
        <w:t>We will expand trials to replace grain crop with feed crop cultivation to cover</w:t>
      </w:r>
      <w:r w:rsidRPr="000D01AA">
        <w:rPr>
          <w:rFonts w:ascii="Times New Roman" w:hAnsi="Times New Roman"/>
          <w:spacing w:val="-19"/>
        </w:rPr>
        <w:t xml:space="preserve"> </w:t>
      </w:r>
      <w:r w:rsidRPr="000D01AA">
        <w:rPr>
          <w:rFonts w:ascii="Times New Roman" w:hAnsi="Times New Roman"/>
        </w:rPr>
        <w:t>over 667,000 hectares. We will encourage the use of multiple channels to reduce</w:t>
      </w:r>
      <w:r w:rsidRPr="000D01AA">
        <w:rPr>
          <w:rFonts w:ascii="Times New Roman" w:hAnsi="Times New Roman"/>
          <w:spacing w:val="-26"/>
        </w:rPr>
        <w:t xml:space="preserve"> </w:t>
      </w:r>
      <w:r w:rsidRPr="000D01AA">
        <w:rPr>
          <w:rFonts w:ascii="Times New Roman" w:hAnsi="Times New Roman"/>
        </w:rPr>
        <w:t>excess</w:t>
      </w:r>
      <w:r w:rsidRPr="000D01AA">
        <w:rPr>
          <w:rFonts w:ascii="Times New Roman" w:hAnsi="Times New Roman"/>
          <w:spacing w:val="-1"/>
        </w:rPr>
        <w:t xml:space="preserve"> </w:t>
      </w:r>
      <w:r w:rsidRPr="000D01AA">
        <w:rPr>
          <w:rFonts w:ascii="Times New Roman" w:hAnsi="Times New Roman"/>
        </w:rPr>
        <w:t>stockpiles of corn. We will support major agricultural production areas in</w:t>
      </w:r>
      <w:r w:rsidRPr="000D01AA">
        <w:rPr>
          <w:rFonts w:ascii="Times New Roman" w:hAnsi="Times New Roman"/>
          <w:spacing w:val="-22"/>
        </w:rPr>
        <w:t xml:space="preserve"> </w:t>
      </w:r>
      <w:r w:rsidRPr="000D01AA">
        <w:rPr>
          <w:rFonts w:ascii="Times New Roman" w:hAnsi="Times New Roman"/>
        </w:rPr>
        <w:t>developing</w:t>
      </w:r>
      <w:r w:rsidRPr="000D01AA">
        <w:rPr>
          <w:rFonts w:ascii="Times New Roman" w:hAnsi="Times New Roman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intensive processing of agricultural products, extend industry chains and value</w:t>
      </w:r>
      <w:r w:rsidRPr="0066053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chains,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step up the integrated development of primary, secondary, and</w:t>
      </w:r>
      <w:r w:rsidRPr="0066053F">
        <w:rPr>
          <w:rFonts w:ascii="Times New Roman" w:hAnsi="Times New Roman"/>
          <w:spacing w:val="-2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tertiary</w:t>
      </w:r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industries in rural</w:t>
      </w:r>
      <w:r w:rsidRPr="0066053F">
        <w:rPr>
          <w:rFonts w:ascii="Times New Roman" w:hAnsi="Times New Roman"/>
          <w:spacing w:val="-6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areas.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  <w:lang w:eastAsia="zh-CN"/>
        </w:rPr>
      </w:pPr>
    </w:p>
    <w:p w:rsidR="00154DFB" w:rsidRPr="0066053F" w:rsidRDefault="00154DFB" w:rsidP="000D01AA">
      <w:pPr>
        <w:pStyle w:val="BodyText"/>
        <w:spacing w:line="376" w:lineRule="exact"/>
        <w:ind w:right="338"/>
        <w:jc w:val="both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加强现代农业建设。加快推进农产品标准化生产和品牌创建，打造粮食生产功能区、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重要农产品生产保护区、特色农产品优势区和现代农业产业园。推进土地整治，大力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改造中低产田，新增高效节水灌溉面积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2000</w:t>
      </w:r>
      <w:r w:rsidRPr="0066053F">
        <w:rPr>
          <w:rFonts w:ascii="Times New Roman" w:hAnsi="Times New Roman"/>
          <w:spacing w:val="-39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万亩。发展多种形式适度规模经营，是中国特色农业现代化的必由之路，离不开农业保险有力保障。今年在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13</w:t>
      </w:r>
      <w:r w:rsidRPr="0066053F">
        <w:rPr>
          <w:rFonts w:ascii="Times New Roman" w:hAnsi="Times New Roman"/>
          <w:spacing w:val="-40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个粮食主产省选择部分县市，对适度规模经营农户实施大灾保险，调整部分财政救灾资金予以支持，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2"/>
          <w:sz w:val="24"/>
          <w:szCs w:val="24"/>
          <w:lang w:eastAsia="zh-CN"/>
        </w:rPr>
        <w:t>提高保险理赔标准，完善农业再保险体系，以持续稳健的农业保险助力现代农业发展。</w:t>
      </w:r>
    </w:p>
    <w:p w:rsidR="00154DFB" w:rsidRPr="0066053F" w:rsidRDefault="00154DFB">
      <w:pPr>
        <w:spacing w:before="16"/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321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boost the development of modern</w:t>
      </w:r>
      <w:r w:rsidRPr="0066053F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agriculture.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414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work faster to see due standards are followed in agricultural production,</w:t>
      </w:r>
      <w:r w:rsidRPr="0066053F">
        <w:rPr>
          <w:rFonts w:ascii="Times New Roman" w:hAnsi="Times New Roman"/>
          <w:spacing w:val="-3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promote the development of brand name agricultural products. We will</w:t>
      </w:r>
      <w:r w:rsidRPr="0066053F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create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functional zones for grain production, major agricultural product protection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areas,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areas for growing quality and distinctively local agricultural products, and</w:t>
      </w:r>
      <w:r w:rsidRPr="0066053F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modern agriculture industrial parks. We will continue to improve rural land and upgrade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low- and medium-yield cropland, adding 1.33 million hectares of farmland under</w:t>
      </w:r>
      <w:r w:rsidRPr="0066053F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highly water-efficient</w:t>
      </w:r>
      <w:r w:rsidRPr="0066053F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irrigation.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5"/>
        <w:ind w:right="385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Developing appropriately scaled, diversified farming operations is vital for</w:t>
      </w:r>
      <w:r w:rsidRPr="0066053F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Chinese- style agricultural modernization, and these operations need to be covered</w:t>
      </w:r>
      <w:r w:rsidRPr="0066053F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by agricultural insurance. This year, in selected counties and county-level cities in</w:t>
      </w:r>
      <w:r w:rsidRPr="0066053F"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13 major grain-producing provinces, we will provide catastrophe insurance for</w:t>
      </w:r>
      <w:r w:rsidRPr="0066053F">
        <w:rPr>
          <w:rFonts w:ascii="Times New Roman" w:hAnsi="Times New Roman"/>
          <w:spacing w:val="-3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farmers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engaging in appropriately scaled farming operations. We will channel a portion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of budgetary disaster relief funds into this initiative and raise the benefits of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 insurance scheme. We will improve the agricultural reinsurance system. We wish</w:t>
      </w:r>
      <w:r w:rsidRPr="0066053F">
        <w:rPr>
          <w:rFonts w:ascii="Times New Roman" w:hAnsi="Times New Roman"/>
          <w:spacing w:val="-3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to use sustainable and sound agricultural insurance schemes to drive the</w:t>
      </w:r>
      <w:r w:rsidRPr="0066053F">
        <w:rPr>
          <w:rFonts w:ascii="Times New Roman" w:hAnsi="Times New Roman"/>
          <w:spacing w:val="-2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development of modern</w:t>
      </w:r>
      <w:r w:rsidRPr="0066053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agriculture.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line="237" w:lineRule="auto"/>
        <w:ind w:right="66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深化农村改革。稳步推进农村集体产权制度改革，深化农村土地制度改革试点，赋予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农民更多财产权利。完善粮食等农产品价格形成机制和收储制度，推进农业水价综合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改革。深化集体林权、国有林区林场、农垦、供销社等改革。健全农村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>“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双创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>”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促进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2"/>
          <w:sz w:val="24"/>
          <w:szCs w:val="24"/>
          <w:lang w:eastAsia="zh-CN"/>
        </w:rPr>
        <w:t>机制，支持农民工返乡创业，鼓励高校毕业生、退役军人、科技人员到农村施展才华。</w:t>
      </w:r>
    </w:p>
    <w:p w:rsidR="00154DFB" w:rsidRPr="0066053F" w:rsidRDefault="00154DFB">
      <w:pPr>
        <w:spacing w:before="1"/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321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deepen rural</w:t>
      </w:r>
      <w:r w:rsidRPr="0066053F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reforms.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  <w:sectPr w:rsidR="00154DFB" w:rsidRPr="0066053F">
          <w:pgSz w:w="11910" w:h="16840"/>
          <w:pgMar w:top="1720" w:right="1480" w:bottom="280" w:left="1660" w:header="708" w:footer="0" w:gutter="0"/>
          <w:cols w:space="720"/>
        </w:sectPr>
      </w:pPr>
    </w:p>
    <w:p w:rsidR="00154DFB" w:rsidRPr="0066053F" w:rsidRDefault="00154DFB">
      <w:pPr>
        <w:spacing w:before="9"/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63"/>
        <w:ind w:right="18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take steady steps to reform the rural collective property rights system</w:t>
      </w:r>
      <w:r w:rsidRPr="0066053F">
        <w:rPr>
          <w:rFonts w:ascii="Times New Roman" w:hAnsi="Times New Roman"/>
          <w:spacing w:val="-3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deepen the pilot reform of the rural land system to see our farmers are granted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more property</w:t>
      </w:r>
      <w:r w:rsidRPr="0066053F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rights.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390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improve pricing mechanisms for grain and other agricultural products as</w:t>
      </w:r>
      <w:r w:rsidRPr="0066053F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well as the system for their purchase and storage. We will carry out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comprehensive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reform of the pricing for water used in agriculture. We will deepen reforms related</w:t>
      </w:r>
      <w:r w:rsidRPr="0066053F">
        <w:rPr>
          <w:rFonts w:ascii="Times New Roman" w:hAnsi="Times New Roman"/>
          <w:spacing w:val="-3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to collective forest tenure, state forestry areas and farms, state-owned farms, and</w:t>
      </w:r>
      <w:r w:rsidRPr="0066053F">
        <w:rPr>
          <w:rFonts w:ascii="Times New Roman" w:hAnsi="Times New Roman"/>
          <w:spacing w:val="-3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rural supply and marketing cooperatives. We will improve the mechanisms</w:t>
      </w:r>
      <w:r w:rsidRPr="0066053F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for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encouraging business startups and innovation in rural areas, support</w:t>
      </w:r>
      <w:r w:rsidRPr="0066053F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migrant workers in starting businesses in their hometowns and villages, and</w:t>
      </w:r>
      <w:r w:rsidRPr="0066053F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encourage college graduates, demobilized military personnel, and scientists and engineers</w:t>
      </w:r>
      <w:r w:rsidRPr="0066053F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to work in rural</w:t>
      </w:r>
      <w:r w:rsidRPr="0066053F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areas.</w:t>
      </w:r>
    </w:p>
    <w:p w:rsidR="00154DFB" w:rsidRPr="0066053F" w:rsidRDefault="00154DFB">
      <w:pPr>
        <w:spacing w:before="5"/>
        <w:rPr>
          <w:rFonts w:ascii="Times New Roman" w:hAnsi="Times New Roman"/>
          <w:sz w:val="24"/>
          <w:szCs w:val="24"/>
        </w:rPr>
      </w:pPr>
    </w:p>
    <w:p w:rsidR="00154DFB" w:rsidRPr="0066053F" w:rsidRDefault="00154DFB" w:rsidP="000D01AA">
      <w:pPr>
        <w:pStyle w:val="BodyText"/>
        <w:spacing w:line="378" w:lineRule="exact"/>
        <w:ind w:right="18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加强农村公共设施建设。新建改建农村公路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20</w:t>
      </w:r>
      <w:r w:rsidRPr="0066053F">
        <w:rPr>
          <w:rFonts w:ascii="Times New Roman" w:hAnsi="Times New Roman"/>
          <w:spacing w:val="-40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万公里。实现农村稳定可靠供电服务和平原地区机井通电全覆盖。完成</w:t>
      </w:r>
      <w:r w:rsidRPr="0066053F">
        <w:rPr>
          <w:rFonts w:ascii="Times New Roman" w:eastAsia="微软雅黑" w:hAnsi="Times New Roman"/>
          <w:spacing w:val="9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3</w:t>
      </w:r>
      <w:r w:rsidRPr="0066053F">
        <w:rPr>
          <w:rFonts w:ascii="Times New Roman" w:hAnsi="Times New Roman"/>
          <w:spacing w:val="53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万个行政村通光纤。提高农村饮水安全供水保证率。</w:t>
      </w:r>
      <w:r w:rsidRPr="0066053F">
        <w:rPr>
          <w:rFonts w:ascii="Times New Roman" w:eastAsia="微软雅黑" w:hAnsi="Times New Roman"/>
          <w:spacing w:val="-63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加大农村危房改造力度。深入推进农村人居环境整治，建设既有现代文明、又具田园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风光的美丽乡村。</w:t>
      </w:r>
    </w:p>
    <w:p w:rsidR="00154DFB" w:rsidRPr="0066053F" w:rsidRDefault="00154DFB">
      <w:pPr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390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step up the development of public facilities in rural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areas.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5"/>
        <w:ind w:right="352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A total of 200,000 kilometers of roads will be upgraded or built in rural areas. We</w:t>
      </w:r>
      <w:r w:rsidRPr="0066053F">
        <w:rPr>
          <w:rFonts w:ascii="Times New Roman" w:hAnsi="Times New Roman"/>
          <w:spacing w:val="-3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will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see that all rural areas have a steady and reliable supply of power and that</w:t>
      </w:r>
      <w:r w:rsidRPr="0066053F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all electric pump sets on rural flatlands are connected. Fiber-optic broadband will</w:t>
      </w:r>
      <w:r w:rsidRPr="0066053F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be extended to 30,000 administrative villages. We will increase water supply to</w:t>
      </w:r>
      <w:r w:rsidRPr="0066053F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better ensure access to safe drinking water. We will intensify efforts to renovate</w:t>
      </w:r>
      <w:r w:rsidRPr="0066053F">
        <w:rPr>
          <w:rFonts w:ascii="Times New Roman" w:hAnsi="Times New Roman"/>
          <w:spacing w:val="-2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dilapidated houses and improve rural living environments. Our goal is to develop rural China</w:t>
      </w:r>
      <w:r w:rsidRPr="0066053F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into a place where people can enjoy both the beauty of the countryside and</w:t>
      </w:r>
      <w:r w:rsidRPr="0066053F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 conveniences of modern</w:t>
      </w:r>
      <w:r w:rsidRPr="0066053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living.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ind w:right="503"/>
        <w:jc w:val="both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（六）积极主动扩大对外开放。面对国际环境新变化和国内发展新要求，要进一步完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善对外开放战略布局，加快构建开放型经济新体制，推动更深层次更高水平的对外开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放。</w:t>
      </w:r>
    </w:p>
    <w:p w:rsidR="00154DFB" w:rsidRPr="0066053F" w:rsidRDefault="00154DFB">
      <w:pPr>
        <w:spacing w:before="15"/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ListParagraph"/>
        <w:numPr>
          <w:ilvl w:val="0"/>
          <w:numId w:val="1"/>
        </w:numPr>
        <w:tabs>
          <w:tab w:val="left" w:pos="398"/>
        </w:tabs>
        <w:ind w:left="397" w:right="390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Actively expanding China’s opening up to the</w:t>
      </w:r>
      <w:r w:rsidRPr="0066053F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world</w:t>
      </w:r>
    </w:p>
    <w:p w:rsidR="00154DFB" w:rsidRDefault="00154DFB">
      <w:pPr>
        <w:pStyle w:val="BodyText"/>
        <w:spacing w:before="63"/>
        <w:ind w:right="238"/>
        <w:jc w:val="both"/>
        <w:rPr>
          <w:rFonts w:ascii="Times New Roman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spacing w:before="63"/>
        <w:ind w:right="238"/>
        <w:jc w:val="both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Faced with new changes in the international environment and the new</w:t>
      </w:r>
      <w:r w:rsidRPr="0066053F">
        <w:rPr>
          <w:rFonts w:ascii="Times New Roman" w:hAnsi="Times New Roman"/>
          <w:spacing w:val="-3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requirements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of China’s development, we need to further refine our strategic plan for opening</w:t>
      </w:r>
      <w:r w:rsidRPr="0066053F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up, work faster to build new systems for an open economy, and drive China toward</w:t>
      </w:r>
      <w:r w:rsidRPr="0066053F">
        <w:rPr>
          <w:rFonts w:ascii="Times New Roman" w:hAnsi="Times New Roman"/>
          <w:spacing w:val="-2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both deeper and higher level opening</w:t>
      </w:r>
      <w:r w:rsidRPr="0066053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up.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line="237" w:lineRule="auto"/>
        <w:ind w:right="267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扎实推进</w:t>
      </w:r>
      <w:r w:rsidRPr="0066053F">
        <w:rPr>
          <w:rFonts w:ascii="Times New Roman" w:eastAsia="微软雅黑" w:hAnsi="Times New Roman"/>
          <w:spacing w:val="-1"/>
          <w:sz w:val="24"/>
          <w:szCs w:val="24"/>
          <w:lang w:eastAsia="zh-CN"/>
        </w:rPr>
        <w:t>“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一带一路</w:t>
      </w:r>
      <w:r w:rsidRPr="0066053F">
        <w:rPr>
          <w:rFonts w:ascii="Times New Roman" w:eastAsia="微软雅黑" w:hAnsi="Times New Roman"/>
          <w:spacing w:val="-1"/>
          <w:sz w:val="24"/>
          <w:szCs w:val="24"/>
          <w:lang w:eastAsia="zh-CN"/>
        </w:rPr>
        <w:t>”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建设。坚持共商共建共享，加快陆上经济走廊和海上合作支点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建设，构建沿线大通关合作机制。深化国际产能合作，带动我国装备、技术、标准、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服务走出去，实现优势互补。加强教育、文化、旅游等领域交流合作。高质量办好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“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一带一路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>”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国际合作高峰论坛，同奏合作共赢新乐章。</w:t>
      </w:r>
    </w:p>
    <w:p w:rsidR="00154DFB" w:rsidRPr="0066053F" w:rsidRDefault="00154DFB">
      <w:pPr>
        <w:spacing w:before="2"/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267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make solid efforts to pursue the Belt and Road</w:t>
      </w:r>
      <w:r w:rsidRPr="0066053F"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Initiative.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 w:rsidP="0066053F">
      <w:pPr>
        <w:pStyle w:val="BodyText"/>
        <w:spacing w:before="135"/>
        <w:ind w:right="267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Guided by the principle of achieving shared growth through consultation</w:t>
      </w:r>
      <w:r w:rsidRPr="0066053F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collaboration, we will accelerate the building of overland economic corridors</w:t>
      </w:r>
      <w:r w:rsidRPr="0066053F"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maritime cooperation hubs, and establish cooperative mechanisms for</w:t>
      </w:r>
      <w:r w:rsidRPr="0066053F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achieving compatibility in customs clearance procedures along the routes. We will</w:t>
      </w:r>
      <w:r w:rsidRPr="0066053F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deepen international industrial-capacity cooperation, promoting the export of</w:t>
      </w:r>
      <w:r w:rsidRPr="0066053F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Chinese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equipment, technologies, standards, and services, to see that China and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other</w:t>
      </w:r>
      <w:r w:rsidRPr="0066053F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countries are able to draw on each other</w:t>
      </w:r>
      <w:r w:rsidRPr="0066053F">
        <w:rPr>
          <w:rFonts w:ascii="Times New Roman" w:eastAsia="微软雅黑" w:hAnsi="Times New Roman"/>
          <w:sz w:val="24"/>
          <w:szCs w:val="24"/>
        </w:rPr>
        <w:t>’</w:t>
      </w:r>
      <w:r w:rsidRPr="0066053F">
        <w:rPr>
          <w:rFonts w:ascii="Times New Roman" w:hAnsi="Times New Roman"/>
          <w:sz w:val="24"/>
          <w:szCs w:val="24"/>
        </w:rPr>
        <w:t>s strengths. We will strengthen</w:t>
      </w:r>
      <w:r w:rsidRPr="0066053F">
        <w:rPr>
          <w:rFonts w:ascii="Times New Roman" w:hAnsi="Times New Roman"/>
          <w:spacing w:val="-3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exchange</w:t>
      </w:r>
      <w:r w:rsidRPr="0066053F">
        <w:rPr>
          <w:rFonts w:ascii="Times New Roman" w:hAnsi="Times New Roman"/>
          <w:sz w:val="24"/>
          <w:szCs w:val="24"/>
          <w:lang w:eastAsia="zh-CN"/>
        </w:rPr>
        <w:t xml:space="preserve">  </w:t>
      </w:r>
      <w:r w:rsidRPr="0066053F">
        <w:rPr>
          <w:rFonts w:ascii="Times New Roman" w:hAnsi="Times New Roman"/>
          <w:sz w:val="24"/>
          <w:szCs w:val="24"/>
        </w:rPr>
        <w:t>and cooperation in education, culture, and tourism. We will see that in holding</w:t>
      </w:r>
      <w:r w:rsidRPr="0066053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Belt and Road Forum for International Cooperation we offer a meeting of real</w:t>
      </w:r>
      <w:r w:rsidRPr="0066053F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quality, opening the page on a great new chapter of mutually beneficial</w:t>
      </w:r>
      <w:r w:rsidRPr="0066053F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cooperation.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line="237" w:lineRule="auto"/>
        <w:ind w:right="343"/>
        <w:jc w:val="both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促进外贸继续回稳向好。落实和完善进出口政策，推动优进优出。扩大出口信用保险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覆盖面，对成套设备出口融资应保尽保。设立服务贸易创新发展引导基金。支持市场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采购贸易、外贸综合服务企业发展。加快外贸转型升级示范基地建设。促进加工贸易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向产业链中高端延伸、向中西部地区梯度转移。推广国际贸易</w:t>
      </w:r>
      <w:r w:rsidRPr="0066053F">
        <w:rPr>
          <w:rFonts w:ascii="Times New Roman" w:eastAsia="微软雅黑" w:hAnsi="Times New Roman"/>
          <w:spacing w:val="-1"/>
          <w:sz w:val="24"/>
          <w:szCs w:val="24"/>
          <w:lang w:eastAsia="zh-CN"/>
        </w:rPr>
        <w:t>“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单一窗口</w:t>
      </w:r>
      <w:r w:rsidRPr="0066053F">
        <w:rPr>
          <w:rFonts w:ascii="Times New Roman" w:eastAsia="微软雅黑" w:hAnsi="Times New Roman"/>
          <w:spacing w:val="-1"/>
          <w:sz w:val="24"/>
          <w:szCs w:val="24"/>
          <w:lang w:eastAsia="zh-CN"/>
        </w:rPr>
        <w:t>”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，实现全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国通关一体化。增加先进技术、设备和关键零部件进口，促进贸易平衡发展和国内产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业加快升级。</w:t>
      </w:r>
    </w:p>
    <w:p w:rsidR="00154DFB" w:rsidRPr="0066053F" w:rsidRDefault="00154DFB">
      <w:pPr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267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ensure that foreign trade continues to pick up and register steady</w:t>
      </w:r>
      <w:r w:rsidRPr="0066053F">
        <w:rPr>
          <w:rFonts w:ascii="Times New Roman" w:hAnsi="Times New Roman"/>
          <w:spacing w:val="-3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growth.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5"/>
        <w:ind w:right="113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implement and improve our import and export policies and optimize</w:t>
      </w:r>
      <w:r w:rsidRPr="0066053F"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imports and exports. We will expand the coverage of export credit insurance and</w:t>
      </w:r>
      <w:r w:rsidRPr="0066053F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provide export financing insurance for all insurable complete sets of large equipment. We</w:t>
      </w:r>
      <w:r w:rsidRPr="0066053F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will establish a seed fund to encourage innovative development of services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trade.</w:t>
      </w:r>
    </w:p>
    <w:p w:rsidR="00154DFB" w:rsidRDefault="00154DFB">
      <w:pPr>
        <w:pStyle w:val="BodyText"/>
        <w:spacing w:before="63"/>
        <w:ind w:right="385"/>
        <w:rPr>
          <w:rFonts w:ascii="Times New Roman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spacing w:before="63"/>
        <w:ind w:right="385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support the development of market procurement trade and</w:t>
      </w:r>
      <w:r w:rsidRPr="0066053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integrated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foreign trade service firms. We will accelerate the development of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demonstration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centers for transforming and upgrading foreign trade. We will facilitate the</w:t>
      </w:r>
      <w:r w:rsidRPr="0066053F">
        <w:rPr>
          <w:rFonts w:ascii="Times New Roman" w:hAnsi="Times New Roman"/>
          <w:spacing w:val="-3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extension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of processing trade to the medium-high end of industrial chains and its relocation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to central and western</w:t>
      </w:r>
      <w:r w:rsidRPr="0066053F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regions.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6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extend the practice of processing international trade through a single</w:t>
      </w:r>
      <w:r w:rsidRPr="0066053F">
        <w:rPr>
          <w:rFonts w:ascii="Times New Roman" w:hAnsi="Times New Roman"/>
          <w:spacing w:val="-3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window, and achieve nationwide integration of customs clearance procedures. The import</w:t>
      </w:r>
      <w:r w:rsidRPr="0066053F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of advanced technologies, equipment, and important parts and components will</w:t>
      </w:r>
      <w:r w:rsidRPr="0066053F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be increased to promote the balanced growth of foreign trade and accelerate</w:t>
      </w:r>
      <w:r w:rsidRPr="0066053F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industrial upgrading in</w:t>
      </w:r>
      <w:r w:rsidRPr="0066053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China.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line="237" w:lineRule="auto"/>
        <w:ind w:right="66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大力优化外商投资环境。修订外商投资产业指导目录，进一步放宽服务业、制造业、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2"/>
          <w:sz w:val="24"/>
          <w:szCs w:val="24"/>
          <w:lang w:eastAsia="zh-CN"/>
        </w:rPr>
        <w:t>采矿业外资准入。支持外商投资企业在国内上市、发债，允许参与国家科技计划项目。</w:t>
      </w:r>
      <w:r w:rsidRPr="0066053F">
        <w:rPr>
          <w:rFonts w:ascii="Times New Roman" w:eastAsia="微软雅黑" w:hAnsi="Times New Roman"/>
          <w:spacing w:val="4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在资质许可、标准制定、政府采购、享受《中国制造</w:t>
      </w:r>
      <w:r w:rsidRPr="0066053F">
        <w:rPr>
          <w:rFonts w:ascii="Times New Roman" w:eastAsia="微软雅黑" w:hAnsi="Times New Roman"/>
          <w:spacing w:val="-11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2025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》政策等方面，对内外资企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业一视同仁。地方政府可在法定权限范围内，制定出台招商引资优惠政策。高标准高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水平建设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11</w:t>
      </w:r>
      <w:r w:rsidRPr="0066053F">
        <w:rPr>
          <w:rFonts w:ascii="Times New Roman" w:hAnsi="Times New Roman"/>
          <w:spacing w:val="-34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个自贸试验区，全面推广成熟经验。引导对外投资健康规范发展，提升风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险防范能力。中国开放的大门会越开越大，必将继续成为最富吸引力的外商投资目的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地。</w:t>
      </w:r>
    </w:p>
    <w:p w:rsidR="00154DFB" w:rsidRPr="0066053F" w:rsidRDefault="00154DFB">
      <w:pPr>
        <w:spacing w:before="16"/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321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make big moves to improve the environment for foreign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investors.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321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revise the catalog of industries open to foreign investment, and make</w:t>
      </w:r>
      <w:r w:rsidRPr="0066053F">
        <w:rPr>
          <w:rFonts w:ascii="Times New Roman" w:hAnsi="Times New Roman"/>
          <w:spacing w:val="-3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service industries, manufacturing, and mining more open to foreign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investment.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593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encourage foreign-invested firms to be listed and issue bonds in China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allow them to take part in national science and technology projects. Foreign</w:t>
      </w:r>
      <w:r w:rsidRPr="0066053F">
        <w:rPr>
          <w:rFonts w:ascii="Times New Roman" w:hAnsi="Times New Roman"/>
          <w:spacing w:val="-2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firms will be treated the same as domestic firms when it comes to license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applications,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standards-setting, and government procurement, and will enjoy the</w:t>
      </w:r>
      <w:r w:rsidRPr="0066053F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same preferential policies under the Made in China 2025</w:t>
      </w:r>
      <w:r w:rsidRPr="0066053F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initiative.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5"/>
        <w:ind w:right="367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Local governments can, within the scope of the powers granted them by law,</w:t>
      </w:r>
      <w:r w:rsidRPr="0066053F">
        <w:rPr>
          <w:rFonts w:ascii="Times New Roman" w:hAnsi="Times New Roman"/>
          <w:spacing w:val="-2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adopt preferential policies to attract foreign investment. We will build 11</w:t>
      </w:r>
      <w:r w:rsidRPr="0066053F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high-standard pilot free trade zones, and widely spread practices developed in these zones that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are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proven to work. We will guide the sound and standardized development of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Chinese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overseas investment, and increase the ability of Chinese companies to hedge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against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risks. China’s door is going to keep on opening wider, and China will keep working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to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be the most attractive destination for foreign</w:t>
      </w:r>
      <w:r w:rsidRPr="0066053F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investment.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 w:rsidP="000D01AA">
      <w:pPr>
        <w:pStyle w:val="BodyText"/>
        <w:spacing w:line="334" w:lineRule="exact"/>
        <w:jc w:val="both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推进国际贸易和投资自由化便利化。经济全球化符合世界各国的根本利益。中国将坚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定不移推动全球经济合作，维护多边贸易体制主渠道地位，积极参与多边贸易谈判。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我们愿与有关国家一道，推动中国－东盟自贸区升级议定书全面生效实施，早日结束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区域全面经济伙伴关系协定谈判，推进亚太自贸区建设。继续与有关国家和地区商谈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投资贸易协定。中国是负责任的国家，作出的承诺一直认真履行，应有的权益将坚决</w:t>
      </w:r>
      <w:r w:rsidRPr="0066053F">
        <w:rPr>
          <w:rFonts w:ascii="Times New Roman" w:eastAsia="微软雅黑" w:hAnsi="Times New Roman"/>
          <w:spacing w:val="-33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捍卫。</w:t>
      </w:r>
    </w:p>
    <w:p w:rsidR="00154DFB" w:rsidRPr="0066053F" w:rsidRDefault="00154DFB">
      <w:pPr>
        <w:spacing w:before="16"/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promote the liberalization and facilitation of international trade</w:t>
      </w:r>
      <w:r w:rsidRPr="0066053F">
        <w:rPr>
          <w:rFonts w:ascii="Times New Roman" w:hAnsi="Times New Roman"/>
          <w:spacing w:val="-3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investment.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147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Economic globalization is in the fundamental interests of all countries. China will</w:t>
      </w:r>
      <w:r w:rsidRPr="0066053F">
        <w:rPr>
          <w:rFonts w:ascii="Times New Roman" w:hAnsi="Times New Roman"/>
          <w:spacing w:val="-3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not shift in its commitment to promoting global economic cooperation, will uphold</w:t>
      </w:r>
      <w:r w:rsidRPr="0066053F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multilateral trading regime as the main channel of international trade, and will</w:t>
      </w:r>
      <w:r w:rsidRPr="0066053F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play an active part in multilateral trade negotiations. China is ready to join hands with</w:t>
      </w:r>
      <w:r w:rsidRPr="0066053F">
        <w:rPr>
          <w:rFonts w:ascii="Times New Roman" w:hAnsi="Times New Roman"/>
          <w:spacing w:val="-3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other countries involved to fully put into force and implement the Protocol to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Amend the Framework Agreement on Comprehensive Economic Cooperation between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China and ASEAN, to conclude talks as soon as possible for the Regional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Comprehensive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Economic Partnership agreement, and to advance the development of the Free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Trade Area of the Asia-Pacific. We will continue to negotiate investment and</w:t>
      </w:r>
      <w:r w:rsidRPr="0066053F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trade agreements with relevant countries and</w:t>
      </w:r>
      <w:r w:rsidRPr="0066053F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regions.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5"/>
        <w:ind w:right="253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China is a responsible country. We have always striven to honor the</w:t>
      </w:r>
      <w:r w:rsidRPr="0066053F">
        <w:rPr>
          <w:rFonts w:ascii="Times New Roman" w:hAnsi="Times New Roman"/>
          <w:spacing w:val="-3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commitments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we have made, and we will firmly defend our due rights and</w:t>
      </w:r>
      <w:r w:rsidRPr="0066053F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interests.</w:t>
      </w:r>
    </w:p>
    <w:p w:rsidR="00154DFB" w:rsidRPr="0066053F" w:rsidRDefault="00154DFB">
      <w:pPr>
        <w:spacing w:before="9"/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line="237" w:lineRule="auto"/>
        <w:ind w:right="303"/>
        <w:jc w:val="both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（七）加大生态环境保护治理力度。加快改善生态环境特别是空气质量，是人民群众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的迫切愿望，是可持续发展的内在要求。必须科学施策、标本兼治、铁腕治理，努力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向人民群众交出合格答卷。</w:t>
      </w:r>
    </w:p>
    <w:p w:rsidR="00154DFB" w:rsidRPr="0066053F" w:rsidRDefault="00154DFB">
      <w:pPr>
        <w:spacing w:before="16"/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ListParagraph"/>
        <w:numPr>
          <w:ilvl w:val="0"/>
          <w:numId w:val="1"/>
        </w:numPr>
        <w:tabs>
          <w:tab w:val="left" w:pos="398"/>
        </w:tabs>
        <w:ind w:left="397"/>
        <w:jc w:val="both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Effectively strengthening environmental</w:t>
      </w:r>
      <w:r w:rsidRPr="0066053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protection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5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Faster progress in work to improve the environment, particularly air quality, is</w:t>
      </w:r>
      <w:r w:rsidRPr="0066053F">
        <w:rPr>
          <w:rFonts w:ascii="Times New Roman" w:hAnsi="Times New Roman"/>
          <w:spacing w:val="-2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what people are desperately hoping for, and is critical to sustainable</w:t>
      </w:r>
      <w:r w:rsidRPr="0066053F">
        <w:rPr>
          <w:rFonts w:ascii="Times New Roman" w:hAnsi="Times New Roman"/>
          <w:spacing w:val="-3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development.</w:t>
      </w:r>
    </w:p>
    <w:p w:rsidR="00154DFB" w:rsidRPr="0066053F" w:rsidRDefault="00154DFB">
      <w:pPr>
        <w:spacing w:before="2"/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63"/>
        <w:ind w:right="390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must adopt well-designed policies, tackle both symptoms and root causes,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take tough steps to make the grade in responding to the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people.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 w:rsidP="0066053F">
      <w:pPr>
        <w:pStyle w:val="BodyText"/>
        <w:spacing w:line="237" w:lineRule="auto"/>
        <w:ind w:right="18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坚决打好蓝天保卫战。今年二氧化硫、氮氧化物排放量要分别下降</w:t>
      </w:r>
      <w:r w:rsidRPr="0066053F">
        <w:rPr>
          <w:rFonts w:ascii="Times New Roman" w:eastAsia="微软雅黑" w:hAnsi="Times New Roman"/>
          <w:spacing w:val="-10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3%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，重点地区细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颗粒物（</w:t>
      </w:r>
      <w:r w:rsidRPr="0066053F">
        <w:rPr>
          <w:rFonts w:ascii="Times New Roman" w:hAnsi="Times New Roman"/>
          <w:spacing w:val="-1"/>
          <w:sz w:val="24"/>
          <w:szCs w:val="24"/>
          <w:lang w:eastAsia="zh-CN"/>
        </w:rPr>
        <w:t>PM2.5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）浓度明显下降。一要加快解决燃煤污染问题。全面实施散煤综合治理，</w:t>
      </w:r>
      <w:r w:rsidRPr="0066053F">
        <w:rPr>
          <w:rFonts w:ascii="Times New Roman" w:eastAsia="微软雅黑" w:hAnsi="Times New Roman"/>
          <w:spacing w:val="-22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推进北方地区冬季清洁取暖，完成以电代煤、以气代煤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300</w:t>
      </w:r>
      <w:r w:rsidRPr="0066053F">
        <w:rPr>
          <w:rFonts w:ascii="Times New Roman" w:hAnsi="Times New Roman"/>
          <w:spacing w:val="-33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万户以上，全部淘汰地级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以上城市建成区燃煤小锅炉。加大燃煤电厂超低排放和节能改造力度，东中部地区要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分别于今明两年完成，西部地区于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2020</w:t>
      </w:r>
      <w:r w:rsidRPr="0066053F">
        <w:rPr>
          <w:rFonts w:ascii="Times New Roman" w:hAnsi="Times New Roman"/>
          <w:spacing w:val="-34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年完成。抓紧解决机制和技术问题，优先保障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可再生能源发电上网，有效缓解弃水、弃风、弃光状况。加快秸秆资源化利用。二要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全面推进污染源治理。开展重点行业污染治理专项行动。对所有重点工业污染源，实行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24</w:t>
      </w:r>
      <w:r w:rsidRPr="0066053F">
        <w:rPr>
          <w:rFonts w:ascii="Times New Roman" w:hAnsi="Times New Roman"/>
          <w:spacing w:val="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小时在线监控。明确排放不达标企业最后达标时限，到期不达标的坚决依法关停。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三要强化机动车尾气治理。基本淘汰黄标车，加快淘汰老旧机动车，对高排放机动车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进行专项整治，鼓励使用清洁能源汽车。在重点区域加快推广使用国六标准燃油。四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要有效应对重污染天气。加强对雾霾形成机理研究，提高应对的科学性和精准性。扩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大重点区域联防联控范围，强化应急措施。五要严格环境执法和督查问责。对偷排、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2"/>
          <w:sz w:val="24"/>
          <w:szCs w:val="24"/>
          <w:lang w:eastAsia="zh-CN"/>
        </w:rPr>
        <w:t>造假的，必须严厉打击；对执法不力、姑息纵容的，必须严肃追究；对空气质量恶化、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应对不力的，必须严格问责。治理雾霾人人有责，贵在行动、成在坚持。全社会不懈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努力，蓝天必定会一年比一年多起来。</w:t>
      </w:r>
    </w:p>
    <w:p w:rsidR="00154DFB" w:rsidRPr="0066053F" w:rsidRDefault="00154DFB">
      <w:pPr>
        <w:spacing w:before="2"/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423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This year, we will see that sulfur dioxide and nitrogen oxide emissions are both</w:t>
      </w:r>
      <w:r w:rsidRPr="0066053F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cut by 3 percent and that fine particulate matter (PM2.5) density in key areas</w:t>
      </w:r>
      <w:r w:rsidRPr="0066053F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falls markedly.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352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First, we will work faster to address pollution caused by coal burning. We will</w:t>
      </w:r>
      <w:r w:rsidRPr="0066053F">
        <w:rPr>
          <w:rFonts w:ascii="Times New Roman" w:hAnsi="Times New Roman"/>
          <w:spacing w:val="-3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take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comprehensive steps to reduce non-centralized coal burning operations,</w:t>
      </w:r>
      <w:r w:rsidRPr="0066053F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promote clean winter heating in the northern region, replace the use of coal with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electricity and natural gas in more than 3 million households, and shut down all small</w:t>
      </w:r>
      <w:r w:rsidRPr="0066053F">
        <w:rPr>
          <w:rFonts w:ascii="Times New Roman" w:hAnsi="Times New Roman"/>
          <w:spacing w:val="-3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coal-fired furnaces in established districts of cities at the prefectural level and</w:t>
      </w:r>
      <w:r w:rsidRPr="0066053F">
        <w:rPr>
          <w:rFonts w:ascii="Times New Roman" w:hAnsi="Times New Roman"/>
          <w:spacing w:val="-3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above.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390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step up work on upgrading coal-fired power plants to achieve</w:t>
      </w:r>
      <w:r w:rsidRPr="0066053F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ultra-low emissions and energy conservation. Upgrading should be completed this year in</w:t>
      </w:r>
      <w:r w:rsidRPr="0066053F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 eastern region, next year in the central region, and by 2020 in the western</w:t>
      </w:r>
      <w:r w:rsidRPr="0066053F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region. We will act quickly to improve our mechanisms and technologies, enabling us</w:t>
      </w:r>
      <w:r w:rsidRPr="0066053F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to prioritize the integration of renewable energy sources into the electric grid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effectively address wasted hydro-, wind- and solar-power generation capacities.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We will also accelerate straw</w:t>
      </w:r>
      <w:r w:rsidRPr="0066053F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recycling.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  <w:sectPr w:rsidR="00154DFB" w:rsidRPr="0066053F">
          <w:pgSz w:w="11910" w:h="16840"/>
          <w:pgMar w:top="1720" w:right="1460" w:bottom="280" w:left="1660" w:header="708" w:footer="0" w:gutter="0"/>
          <w:cols w:space="720"/>
        </w:sectPr>
      </w:pPr>
    </w:p>
    <w:p w:rsidR="00154DFB" w:rsidRPr="0066053F" w:rsidRDefault="00154DFB">
      <w:pPr>
        <w:spacing w:before="2"/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63"/>
        <w:ind w:right="267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Second, we will take a full range of measures to tackle the sources of</w:t>
      </w:r>
      <w:r w:rsidRPr="0066053F">
        <w:rPr>
          <w:rFonts w:ascii="Times New Roman" w:hAnsi="Times New Roman"/>
          <w:spacing w:val="-3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pollution.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267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take focused actions to curb pollution in key industries. All key sources</w:t>
      </w:r>
      <w:r w:rsidRPr="0066053F">
        <w:rPr>
          <w:rFonts w:ascii="Times New Roman" w:hAnsi="Times New Roman"/>
          <w:spacing w:val="-3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of industrial pollution will be placed under round-the-clock online monitoring. We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will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set a clear deadline by which enterprises must meet required discharge</w:t>
      </w:r>
      <w:r w:rsidRPr="0066053F">
        <w:rPr>
          <w:rFonts w:ascii="Times New Roman" w:hAnsi="Times New Roman"/>
          <w:spacing w:val="-3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standards, and take resolute law-based action to close down all those that still fail to</w:t>
      </w:r>
      <w:r w:rsidRPr="0066053F">
        <w:rPr>
          <w:rFonts w:ascii="Times New Roman" w:hAnsi="Times New Roman"/>
          <w:spacing w:val="-2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meet standards after the</w:t>
      </w:r>
      <w:r w:rsidRPr="0066053F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deadline.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200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Third, we will strengthen control over exhaust emitted by motor vehicles. We will</w:t>
      </w:r>
      <w:r w:rsidRPr="0066053F">
        <w:rPr>
          <w:rFonts w:ascii="Times New Roman" w:hAnsi="Times New Roman"/>
          <w:spacing w:val="-3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see that basically all higher-emission vehicles are scrapped, work faster to take</w:t>
      </w:r>
      <w:r w:rsidRPr="0066053F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old vehicles off the roads, carry out dedicated initiatives to deal with</w:t>
      </w:r>
      <w:r w:rsidRPr="0066053F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high-emission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vehicles, and encourage the use of clean-energy cars. We will move faster</w:t>
      </w:r>
      <w:r w:rsidRPr="0066053F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to promote the use of fuels that meet National-VI emission standards in key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areas.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267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Fourth, we will take effective steps to tackle heavy air pollution. We will</w:t>
      </w:r>
      <w:r w:rsidRPr="0066053F">
        <w:rPr>
          <w:rFonts w:ascii="Times New Roman" w:hAnsi="Times New Roman"/>
          <w:spacing w:val="-3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strengthen research on the causes of smog to improve the scientific basis and precision of</w:t>
      </w:r>
      <w:r w:rsidRPr="0066053F">
        <w:rPr>
          <w:rFonts w:ascii="Times New Roman" w:hAnsi="Times New Roman"/>
          <w:spacing w:val="-2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 steps taken. We will expand the coverage of mechanisms in key areas to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ensure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coordinated prevention and control efforts across regions, and enhance</w:t>
      </w:r>
      <w:r w:rsidRPr="0066053F">
        <w:rPr>
          <w:rFonts w:ascii="Times New Roman" w:hAnsi="Times New Roman"/>
          <w:spacing w:val="-3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emergency response</w:t>
      </w:r>
      <w:r w:rsidRPr="0066053F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measures.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113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Fifth, we will strictly enforce environmental laws and regulations, conduct</w:t>
      </w:r>
      <w:r w:rsidRPr="0066053F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inspections,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hold violators accountable. Illegal dischargers and fraud will be</w:t>
      </w:r>
      <w:r w:rsidRPr="0066053F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severely penalized. Officials who do a poor job in enforcing the law, knowingly</w:t>
      </w:r>
      <w:r w:rsidRPr="0066053F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allow environmental violations, or respond inadequately to worsening air quality will</w:t>
      </w:r>
      <w:r w:rsidRPr="0066053F">
        <w:rPr>
          <w:rFonts w:ascii="Times New Roman" w:hAnsi="Times New Roman"/>
          <w:spacing w:val="-3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be</w:t>
      </w:r>
    </w:p>
    <w:p w:rsidR="00154DFB" w:rsidRPr="0066053F" w:rsidRDefault="00154DFB">
      <w:pPr>
        <w:pStyle w:val="BodyText"/>
        <w:spacing w:before="1"/>
        <w:ind w:right="267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held fully</w:t>
      </w:r>
      <w:r w:rsidRPr="0066053F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accountable.</w:t>
      </w:r>
    </w:p>
    <w:p w:rsidR="00154DFB" w:rsidRPr="0066053F" w:rsidRDefault="00154DFB">
      <w:pPr>
        <w:spacing w:before="11"/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ind w:right="267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Tackling smog is down to every last one of us, and success depends on action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commitment. As long as the whole of our society keeps trying, we will have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more and more blue skies with each passing</w:t>
      </w:r>
      <w:r w:rsidRPr="0066053F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year.</w:t>
      </w:r>
    </w:p>
    <w:p w:rsidR="00154DFB" w:rsidRPr="0066053F" w:rsidRDefault="00154DFB">
      <w:pPr>
        <w:spacing w:before="9"/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line="237" w:lineRule="auto"/>
        <w:ind w:right="343"/>
        <w:jc w:val="both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强化水、土壤污染防治。今年化学需氧量、氨氮排放量要分别下降</w:t>
      </w:r>
      <w:r w:rsidRPr="0066053F">
        <w:rPr>
          <w:rFonts w:ascii="Times New Roman" w:eastAsia="微软雅黑" w:hAnsi="Times New Roman"/>
          <w:spacing w:val="-11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2%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。抓好重点流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域区域水污染和农业面源污染防治。开展土壤污染详查，分类制定实施治理措施。加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强城乡环境综合整治，普遍推行垃圾分类制度。培育壮大节能环保产业，使环境改善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与经济发展实现双赢。</w:t>
      </w:r>
    </w:p>
    <w:p w:rsidR="00154DFB" w:rsidRPr="0066053F" w:rsidRDefault="00154DFB">
      <w:pPr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267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strengthen the prevention and control of water and soil</w:t>
      </w:r>
      <w:r w:rsidRPr="0066053F">
        <w:rPr>
          <w:rFonts w:ascii="Times New Roman" w:hAnsi="Times New Roman"/>
          <w:spacing w:val="-3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pollution.</w:t>
      </w:r>
    </w:p>
    <w:p w:rsidR="00154DFB" w:rsidRPr="0066053F" w:rsidRDefault="00154DFB">
      <w:pPr>
        <w:spacing w:before="2"/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63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This year, chemical oxygen demand and ammonia nitrogen emissions should</w:t>
      </w:r>
      <w:r w:rsidRPr="0066053F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both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drop by 2 percent. We will effectively prevent and control water pollution in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key drainage basins and agricultural pollution from non-point sources. We will</w:t>
      </w:r>
      <w:r w:rsidRPr="0066053F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undertake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rigorous investigations on soil pollution and develop and implement</w:t>
      </w:r>
      <w:r w:rsidRPr="0066053F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category-based measures to tackle this problem. We will take comprehensive measures to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improve both urban and rural environments, and promote waste sorting. We will</w:t>
      </w:r>
      <w:r w:rsidRPr="0066053F">
        <w:rPr>
          <w:rFonts w:ascii="Times New Roman" w:hAnsi="Times New Roman"/>
          <w:spacing w:val="-2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strengthen energy conservation and environmental protection industries to ensure</w:t>
      </w:r>
      <w:r w:rsidRPr="0066053F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both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environmental improvement and economic</w:t>
      </w:r>
      <w:r w:rsidRPr="0066053F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growth.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line="237" w:lineRule="auto"/>
        <w:ind w:right="156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推进生态保护和建设。抓紧划定并严守生态保护红线。启动森林质量提升、长江经济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带重大生态修复、第二批山水林田湖生态保护工程试点，完成退耕还林还草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1200</w:t>
      </w:r>
      <w:r w:rsidRPr="0066053F">
        <w:rPr>
          <w:rFonts w:ascii="Times New Roman" w:hAnsi="Times New Roman"/>
          <w:spacing w:val="-37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万亩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以上，积累更多生态财富，构筑可持续发展的绿色长城。</w:t>
      </w:r>
    </w:p>
    <w:p w:rsidR="00154DFB" w:rsidRPr="0066053F" w:rsidRDefault="00154DFB">
      <w:pPr>
        <w:spacing w:before="1"/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move forward with ecological conservation and</w:t>
      </w:r>
      <w:r w:rsidRPr="0066053F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improvement.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act promptly to set redlines for ecological conservation and hold firm to</w:t>
      </w:r>
      <w:r w:rsidRPr="0066053F">
        <w:rPr>
          <w:rFonts w:ascii="Times New Roman" w:hAnsi="Times New Roman"/>
          <w:spacing w:val="-3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these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lines. We will begin to pilot projects to improve the quality of our forests and</w:t>
      </w:r>
      <w:r w:rsidRPr="0066053F">
        <w:rPr>
          <w:rFonts w:ascii="Times New Roman" w:hAnsi="Times New Roman"/>
          <w:spacing w:val="-3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restore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ecosystems along the Yangtze Economic Belt, and launch the second group of</w:t>
      </w:r>
      <w:r w:rsidRPr="0066053F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trial projects to conserve the ecosystems of mountains, forests, farmland, rivers,</w:t>
      </w:r>
      <w:r w:rsidRPr="0066053F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lakes. We will turn more than 800,000 hectares of marginal farmland into forests</w:t>
      </w:r>
      <w:r w:rsidRPr="0066053F">
        <w:rPr>
          <w:rFonts w:ascii="Times New Roman" w:hAnsi="Times New Roman"/>
          <w:spacing w:val="-2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or grassland. These initiatives will enable us to accumulate more ecological wealth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build a green Great Wall of sustainable</w:t>
      </w:r>
      <w:r w:rsidRPr="0066053F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development.</w:t>
      </w:r>
    </w:p>
    <w:p w:rsidR="00154DFB" w:rsidRPr="0066053F" w:rsidRDefault="00154DFB">
      <w:pPr>
        <w:spacing w:before="3"/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line="376" w:lineRule="exact"/>
        <w:ind w:right="303"/>
        <w:jc w:val="both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（八）推进以保障和改善民生为重点的社会建设。民生是为政之要，必须时刻放在心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pacing w:val="-1"/>
          <w:sz w:val="24"/>
          <w:szCs w:val="24"/>
          <w:lang w:eastAsia="zh-CN"/>
        </w:rPr>
        <w:t>头、扛在肩上。在当前国内外形势严峻复杂的情况下，更要优先保障和改善民生，该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微软雅黑" w:hint="eastAsia"/>
          <w:sz w:val="24"/>
          <w:szCs w:val="24"/>
          <w:lang w:eastAsia="zh-CN"/>
        </w:rPr>
        <w:t>办能办的实事要竭力办好，基本民生的底线要坚决兜牢。</w:t>
      </w:r>
    </w:p>
    <w:p w:rsidR="00154DFB" w:rsidRPr="0066053F" w:rsidRDefault="00154DFB">
      <w:pPr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ListParagraph"/>
        <w:numPr>
          <w:ilvl w:val="0"/>
          <w:numId w:val="1"/>
        </w:numPr>
        <w:tabs>
          <w:tab w:val="left" w:pos="398"/>
        </w:tabs>
        <w:ind w:left="397"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Promoting social development to ensure and improve the wellbeing of our</w:t>
      </w:r>
      <w:r w:rsidRPr="0066053F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people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141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The wellbeing of the people is at the center of governance; it must be always on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our minds and the responsibility for it must never leave our shoulders. Against</w:t>
      </w:r>
      <w:r w:rsidRPr="0066053F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backdrop of challenging and complex environments both at home and abroad, it is</w:t>
      </w:r>
      <w:r w:rsidRPr="0066053F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all the more imperative that we prioritize efforts to ensure and improve the wellbeing</w:t>
      </w:r>
      <w:r w:rsidRPr="0066053F">
        <w:rPr>
          <w:rFonts w:ascii="Times New Roman" w:hAnsi="Times New Roman"/>
          <w:spacing w:val="-3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of our people, spare no effort to deliver benefit to them wherever possible, and</w:t>
      </w:r>
      <w:r w:rsidRPr="0066053F">
        <w:rPr>
          <w:rFonts w:ascii="Times New Roman" w:hAnsi="Times New Roman"/>
          <w:spacing w:val="-3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ensure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their basic living needs are</w:t>
      </w:r>
      <w:r w:rsidRPr="0066053F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met.</w:t>
      </w:r>
    </w:p>
    <w:p w:rsidR="00154DFB" w:rsidRDefault="00154DFB" w:rsidP="000D01AA">
      <w:pPr>
        <w:pStyle w:val="BodyText"/>
        <w:spacing w:line="334" w:lineRule="exact"/>
        <w:ind w:right="321"/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 w:rsidP="000D01AA">
      <w:pPr>
        <w:pStyle w:val="BodyText"/>
        <w:spacing w:line="334" w:lineRule="exact"/>
        <w:ind w:right="321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大力促进就业创业。完善就业政策，加大就业培训力度，加强对灵活就业、新就业形态的支持。今年高校毕业生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795</w:t>
      </w:r>
      <w:r w:rsidRPr="0066053F">
        <w:rPr>
          <w:rFonts w:ascii="Times New Roman" w:hAnsi="Times New Roman"/>
          <w:spacing w:val="41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万人，再创历史新高，要实施好就业促进、创业引领、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基层成长等计划，促进多渠道就业创业。切实做好退役军人安置工作。加大就业援助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力度，扶持城镇困难人员、残疾人就业，确保零就业家庭至少有一人稳定就业。我们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pacing w:val="2"/>
          <w:sz w:val="24"/>
          <w:szCs w:val="24"/>
          <w:lang w:eastAsia="zh-CN"/>
        </w:rPr>
        <w:t>必须牢牢抓住就业这一民生之本，让人们在劳动中创造财富，在奋斗中实现人生价值。</w:t>
      </w:r>
    </w:p>
    <w:p w:rsidR="00154DFB" w:rsidRPr="0066053F" w:rsidRDefault="00154DFB">
      <w:pPr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321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strive to boost employment and business</w:t>
      </w:r>
      <w:r w:rsidRPr="0066053F">
        <w:rPr>
          <w:rFonts w:ascii="Times New Roman" w:hAnsi="Times New Roman"/>
          <w:spacing w:val="-2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startups.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321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improve employment policy, strengthen employment training, and</w:t>
      </w:r>
      <w:r w:rsidRPr="0066053F">
        <w:rPr>
          <w:rFonts w:ascii="Times New Roman" w:hAnsi="Times New Roman"/>
          <w:spacing w:val="-2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increase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support for flexible employment and new forms of</w:t>
      </w:r>
      <w:r w:rsidRPr="0066053F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employment.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385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This year, 7.95 million students will graduate from college, the highest number</w:t>
      </w:r>
      <w:r w:rsidRPr="0066053F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on record. We need to effectively implement initiatives to promote their employment,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to guide them in starting businesses, and to encourage them to work at the</w:t>
      </w:r>
      <w:r w:rsidRPr="0066053F">
        <w:rPr>
          <w:rFonts w:ascii="Times New Roman" w:hAnsi="Times New Roman"/>
          <w:spacing w:val="-3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community level, providing our college graduates with multiple channels to find jobs or</w:t>
      </w:r>
      <w:r w:rsidRPr="0066053F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start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their own businesses. We will work to see that demobilized military personnel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are settled into new jobs. We will step up employment assistance to help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vulnerable urban residents and people with disabilities find employment and to ensure that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 every family currently with zero employment at least one member secures a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stable job.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5"/>
        <w:ind w:right="637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Employment is crucial to ensuring people’s wellbeing. We will focus our effort</w:t>
      </w:r>
      <w:r w:rsidRPr="0066053F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on facilitating employment to see that through their hard work, people can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create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wealth and realize their full</w:t>
      </w:r>
      <w:r w:rsidRPr="0066053F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potential.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line="237" w:lineRule="auto"/>
        <w:ind w:right="66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办好公平优质教育。统一城乡义务教育学生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>“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两免一补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>”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政策，加快实现城镇义务教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pacing w:val="2"/>
          <w:sz w:val="24"/>
          <w:szCs w:val="24"/>
          <w:lang w:eastAsia="zh-CN"/>
        </w:rPr>
        <w:t>育公共服务常住人口全覆盖，持续改善薄弱学校办学条件，扩大优质教育资源覆盖面，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pacing w:val="2"/>
          <w:sz w:val="24"/>
          <w:szCs w:val="24"/>
          <w:lang w:eastAsia="zh-CN"/>
        </w:rPr>
        <w:t>不断缩小城乡、区域、校际办学差距。继续扩大重点高校面向贫困地区农村招生规模。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提高博士研究生国家助学金补助标准。推进世界一流大学和一流学科建设。深化高考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综合改革试点。加快发展现代职业教育。加强民族教育，办好特殊教育、继续教育、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学前教育和老年教育。加强教师队伍建设。制定实施《中国教育现代化</w:t>
      </w:r>
      <w:r w:rsidRPr="0066053F">
        <w:rPr>
          <w:rFonts w:ascii="Times New Roman" w:eastAsia="微软雅黑" w:hAnsi="Times New Roman"/>
          <w:spacing w:val="-10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2030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》。我们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要发展人民满意的教育，以教育现代化支撑国家现代化，使更多孩子成就梦想、更多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家庭实现希望。</w:t>
      </w:r>
    </w:p>
    <w:p w:rsidR="00154DFB" w:rsidRPr="0066053F" w:rsidRDefault="00154DFB">
      <w:pPr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321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work to ensure that our people have access to equitable and</w:t>
      </w:r>
      <w:r w:rsidRPr="0066053F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quality education.</w:t>
      </w:r>
    </w:p>
    <w:p w:rsidR="00154DFB" w:rsidRPr="0066053F" w:rsidRDefault="00154DFB">
      <w:pPr>
        <w:spacing w:before="9"/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63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combine the separate policies for rural and urban students</w:t>
      </w:r>
      <w:r w:rsidRPr="0066053F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receiving compulsory education that waive tuition and miscellaneous fees, supply</w:t>
      </w:r>
      <w:r w:rsidRPr="0066053F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free textbooks, and grant living allowances for boarders from financially</w:t>
      </w:r>
      <w:r w:rsidRPr="0066053F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disadvantaged families. We will make compulsory education accessible as a public service to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all permanent urban residents, with and without local urban household registration.</w:t>
      </w:r>
      <w:r w:rsidRPr="0066053F">
        <w:rPr>
          <w:rFonts w:ascii="Times New Roman" w:hAnsi="Times New Roman"/>
          <w:spacing w:val="-3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We will continue to improve conditions in badly built and poorly operated schools,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expand the reach of quality educational resources, so as to narrow the gap in</w:t>
      </w:r>
      <w:r w:rsidRPr="0066053F">
        <w:rPr>
          <w:rFonts w:ascii="Times New Roman" w:hAnsi="Times New Roman"/>
          <w:spacing w:val="-2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 quality of education between urban and rural areas, different regions, and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different schools.</w:t>
      </w:r>
    </w:p>
    <w:p w:rsidR="00154DFB" w:rsidRPr="0066053F" w:rsidRDefault="00154DFB">
      <w:pPr>
        <w:spacing w:before="12"/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ind w:right="325"/>
        <w:jc w:val="both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continue to expand the enrollment of students from poor rural areas at</w:t>
      </w:r>
      <w:r w:rsidRPr="0066053F">
        <w:rPr>
          <w:rFonts w:ascii="Times New Roman" w:hAnsi="Times New Roman"/>
          <w:spacing w:val="-3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key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colleges and universities. We will increase government grants for PhD students.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We will strengthen efforts to develop more world-class universities and first-class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fields of</w:t>
      </w:r>
      <w:r w:rsidRPr="0066053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discipline.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pilot comprehensive reform of the college entrance examination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system; accelerate the development of modern vocational education; ensure ethnic</w:t>
      </w:r>
      <w:r w:rsidRPr="0066053F">
        <w:rPr>
          <w:rFonts w:ascii="Times New Roman" w:hAnsi="Times New Roman"/>
          <w:spacing w:val="-2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minorities improve their education; and make sure that we have good special needs</w:t>
      </w:r>
      <w:r w:rsidRPr="0066053F">
        <w:rPr>
          <w:rFonts w:ascii="Times New Roman" w:hAnsi="Times New Roman"/>
          <w:spacing w:val="-2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education,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continuing education, preschool education, and education for senior citizens. We</w:t>
      </w:r>
      <w:r w:rsidRPr="0066053F">
        <w:rPr>
          <w:rFonts w:ascii="Times New Roman" w:hAnsi="Times New Roman"/>
          <w:spacing w:val="-3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will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work to improve teacher performance. The Modernizing Chinese Education</w:t>
      </w:r>
      <w:r w:rsidRPr="0066053F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2030 initiative will be developed and launched. We will develop education that satisfies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 needs of our people, make the modernization of education underpin</w:t>
      </w:r>
      <w:r w:rsidRPr="0066053F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 modernization of our country, and see that more children realize their dreams</w:t>
      </w:r>
      <w:r w:rsidRPr="0066053F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more families have their hopes</w:t>
      </w:r>
      <w:r w:rsidRPr="0066053F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fulfilled.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line="237" w:lineRule="auto"/>
        <w:ind w:right="233"/>
        <w:jc w:val="both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推进健康中国建设。城乡居民医保财政补助由每人每年</w:t>
      </w:r>
      <w:r w:rsidRPr="0066053F">
        <w:rPr>
          <w:rFonts w:ascii="Times New Roman" w:eastAsia="微软雅黑" w:hAnsi="Times New Roman"/>
          <w:spacing w:val="-11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420</w:t>
      </w:r>
      <w:r w:rsidRPr="0066053F">
        <w:rPr>
          <w:rFonts w:ascii="Times New Roman" w:hAnsi="Times New Roman"/>
          <w:spacing w:val="-23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元提高到</w:t>
      </w:r>
      <w:r w:rsidRPr="0066053F">
        <w:rPr>
          <w:rFonts w:ascii="Times New Roman" w:eastAsia="微软雅黑" w:hAnsi="Times New Roman"/>
          <w:spacing w:val="-12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450</w:t>
      </w:r>
      <w:r w:rsidRPr="0066053F">
        <w:rPr>
          <w:rFonts w:ascii="Times New Roman" w:hAnsi="Times New Roman"/>
          <w:spacing w:val="-22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元，同步提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高个人缴费标准，扩大用药保障范围。在全国推进医保信息联网，实现异地就医住院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费用直接结算。完善大病保险制度，提高保障水平。全面启动多种形式的医疗联合体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建设试点，三级公立医院要全部参与并发挥引领作用，建立促进优质医疗资源上下贯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通的考核和激励机制，增强基层服务能力，方便群众就近就医。分级诊疗试点和家庭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签约服务扩大到</w:t>
      </w:r>
      <w:r w:rsidRPr="0066053F">
        <w:rPr>
          <w:rFonts w:ascii="Times New Roman" w:eastAsia="微软雅黑" w:hAnsi="Times New Roman"/>
          <w:spacing w:val="-16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85%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以上地市。继续提高基本公共卫生服务经费补助标准。及时公开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透明有效应对公共卫生事件。保护和调动医务人员积极性。构建和谐医患关系。适应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实施全面两孩政策，加强生育医疗保健服务。支持中医药、民族医药事业发展。食品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药品安全事关人民健康，必须管得严而又严。要完善监管体制机制，充实基层监管力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量，夯实各方责任，坚持源头控制、产管并重、重典治乱，坚决把好人民群众饮食用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药安全的每一道关口。</w:t>
      </w:r>
    </w:p>
    <w:p w:rsidR="00154DFB" w:rsidRPr="0066053F" w:rsidRDefault="00154DFB">
      <w:pPr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make continued progress in building a Healthy</w:t>
      </w:r>
      <w:r w:rsidRPr="0066053F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China.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63"/>
        <w:ind w:right="113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increase both government subsidies for basic health insurance for rural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nonworking urban residents from 420 to 450 yuan per person per annum</w:t>
      </w:r>
      <w:r w:rsidRPr="0066053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personal contributions, and will expand the scope of this insurance to cover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more medicines. We will accelerate the building of a nationwide information network</w:t>
      </w:r>
      <w:r w:rsidRPr="0066053F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for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basic health insurance so that healthcare costs can be settled directly where</w:t>
      </w:r>
      <w:r w:rsidRPr="0066053F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incurred. We will improve the major disease insurance system and increase insurance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benefits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for</w:t>
      </w:r>
      <w:r w:rsidRPr="0066053F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subscribers.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200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launch nationwide trials to establish partnerships of different forms</w:t>
      </w:r>
      <w:r w:rsidRPr="0066053F">
        <w:rPr>
          <w:rFonts w:ascii="Times New Roman" w:hAnsi="Times New Roman"/>
          <w:spacing w:val="-3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between medical institutions operating at different levels. All municipal-level public</w:t>
      </w:r>
      <w:r w:rsidRPr="0066053F"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hospitals will be expected to participate and play a leading role in this initiative. We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will establish performance evaluation and incentive mechanisms that encourage</w:t>
      </w:r>
      <w:r w:rsidRPr="0066053F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coordinated use of quality medical resources with a view to improving the capacity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of community hospitals and conveniencing people by enabling access to</w:t>
      </w:r>
      <w:r w:rsidRPr="0066053F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medical services closer to home. We will extend trials to use a tiered diagnosis and</w:t>
      </w:r>
      <w:r w:rsidRPr="0066053F">
        <w:rPr>
          <w:rFonts w:ascii="Times New Roman" w:hAnsi="Times New Roman"/>
          <w:spacing w:val="-3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treatment model and a contracted family doctor service system to cover over 85 percent</w:t>
      </w:r>
      <w:r w:rsidRPr="0066053F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of prefectural-level cities in</w:t>
      </w:r>
      <w:r w:rsidRPr="0066053F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China.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283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continue to increase government subsidies for funding basic public</w:t>
      </w:r>
      <w:r w:rsidRPr="0066053F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health services. We will respond to public health accidents promptly, publicly,</w:t>
      </w:r>
      <w:r w:rsidRPr="0066053F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effectively. We will work to ensure that medical practitioners remain motivated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that interactions between doctor and patient are amicable. As the policy of</w:t>
      </w:r>
      <w:r w:rsidRPr="0066053F">
        <w:rPr>
          <w:rFonts w:ascii="Times New Roman" w:hAnsi="Times New Roman"/>
          <w:spacing w:val="-2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allowing couples to have two children has been adopted, we need to strengthen</w:t>
      </w:r>
      <w:r w:rsidRPr="0066053F"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our maternity medical and healthcare services. We will support the development</w:t>
      </w:r>
      <w:r w:rsidRPr="0066053F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of traditional Chinese medicine and ethnic minority</w:t>
      </w:r>
      <w:r w:rsidRPr="0066053F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medicine.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267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The safety of food and medicine is important to the health of our people</w:t>
      </w:r>
      <w:r w:rsidRPr="0066053F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therefore demands regulation of the utmost rigor. With this in mind, we will</w:t>
      </w:r>
      <w:r w:rsidRPr="0066053F">
        <w:rPr>
          <w:rFonts w:ascii="Times New Roman" w:hAnsi="Times New Roman"/>
          <w:spacing w:val="-3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improve the related regulatory system and mechanisms, and strengthen regulatory</w:t>
      </w:r>
      <w:r w:rsidRPr="0066053F">
        <w:rPr>
          <w:rFonts w:ascii="Times New Roman" w:hAnsi="Times New Roman"/>
          <w:spacing w:val="-2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agencies on the ground. We will ensure that responsibilities are fully assumed by all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those involved; and we will exercise regulation that starts with the source, place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equal emphasis on regulation over production and management, and see that</w:t>
      </w:r>
      <w:r w:rsidRPr="0066053F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serious violations are severely penalized. We will be firm in doing all we can to ensure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 safety of food and medicine for our</w:t>
      </w:r>
      <w:r w:rsidRPr="0066053F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people.</w:t>
      </w:r>
    </w:p>
    <w:p w:rsidR="00154DFB" w:rsidRPr="0066053F" w:rsidRDefault="00154DFB">
      <w:pPr>
        <w:spacing w:before="3"/>
        <w:rPr>
          <w:rFonts w:ascii="Times New Roman" w:hAnsi="Times New Roman"/>
          <w:sz w:val="24"/>
          <w:szCs w:val="24"/>
        </w:rPr>
      </w:pPr>
    </w:p>
    <w:p w:rsidR="00154DFB" w:rsidRPr="0066053F" w:rsidRDefault="00154DFB" w:rsidP="00426693">
      <w:pPr>
        <w:pStyle w:val="BodyText"/>
        <w:spacing w:line="376" w:lineRule="exact"/>
        <w:ind w:right="343"/>
        <w:jc w:val="both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eastAsia="微软雅黑" w:hint="eastAsia"/>
          <w:lang w:eastAsia="zh-CN"/>
        </w:rPr>
        <w:t>织密扎牢民生保障网。继续提高退休人员基本养老金，确保按时足额发放。稳步提高</w:t>
      </w:r>
      <w:r w:rsidRPr="0066053F">
        <w:rPr>
          <w:rFonts w:eastAsia="微软雅黑"/>
          <w:spacing w:val="-35"/>
          <w:lang w:eastAsia="zh-CN"/>
        </w:rPr>
        <w:t xml:space="preserve"> </w:t>
      </w:r>
      <w:r w:rsidRPr="0066053F">
        <w:rPr>
          <w:rFonts w:eastAsia="微软雅黑" w:hint="eastAsia"/>
          <w:lang w:eastAsia="zh-CN"/>
        </w:rPr>
        <w:t>优抚、社会救助标准，实施好临时救助制度。调整完善自然灾害生活补助机制，全部</w:t>
      </w:r>
      <w:r w:rsidRPr="0066053F">
        <w:rPr>
          <w:rFonts w:eastAsia="微软雅黑"/>
          <w:spacing w:val="-35"/>
          <w:lang w:eastAsia="zh-CN"/>
        </w:rPr>
        <w:t xml:space="preserve"> </w:t>
      </w:r>
      <w:r w:rsidRPr="0066053F">
        <w:rPr>
          <w:rFonts w:eastAsia="微软雅黑" w:hint="eastAsia"/>
          <w:lang w:eastAsia="zh-CN"/>
        </w:rPr>
        <w:t>完成去年洪涝灾害中倒损民房的恢复重建。加强农村留守儿童关爱保护和城乡困境儿</w:t>
      </w:r>
      <w:r w:rsidRPr="0066053F">
        <w:rPr>
          <w:rFonts w:eastAsia="微软雅黑"/>
          <w:spacing w:val="-36"/>
          <w:lang w:eastAsia="zh-CN"/>
        </w:rPr>
        <w:t xml:space="preserve"> </w:t>
      </w:r>
      <w:r w:rsidRPr="0066053F">
        <w:rPr>
          <w:rFonts w:eastAsia="微软雅黑" w:hint="eastAsia"/>
          <w:lang w:eastAsia="zh-CN"/>
        </w:rPr>
        <w:t>童保障。关心帮助孤寡老人。全面落实残疾人</w:t>
      </w:r>
      <w:r w:rsidRPr="0066053F">
        <w:rPr>
          <w:rFonts w:eastAsia="微软雅黑"/>
          <w:lang w:eastAsia="zh-CN"/>
        </w:rPr>
        <w:t>“</w:t>
      </w:r>
      <w:r w:rsidRPr="0066053F">
        <w:rPr>
          <w:rFonts w:eastAsia="微软雅黑" w:hint="eastAsia"/>
          <w:lang w:eastAsia="zh-CN"/>
        </w:rPr>
        <w:t>两项补贴</w:t>
      </w:r>
      <w:r w:rsidRPr="0066053F">
        <w:rPr>
          <w:rFonts w:eastAsia="微软雅黑"/>
          <w:lang w:eastAsia="zh-CN"/>
        </w:rPr>
        <w:t>”</w:t>
      </w:r>
      <w:r w:rsidRPr="0066053F">
        <w:rPr>
          <w:rFonts w:eastAsia="微软雅黑" w:hint="eastAsia"/>
          <w:lang w:eastAsia="zh-CN"/>
        </w:rPr>
        <w:t>制度。县级政府要建立基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本生活保障协调机制，切实做好托底工作，使困难群众心里有温暖、生活有奔头。锲而不舍解决好农民工工资拖欠问题，决不允许他们的辛勤付出得不到应有回报。</w:t>
      </w:r>
    </w:p>
    <w:p w:rsidR="00154DFB" w:rsidRPr="0066053F" w:rsidRDefault="00154DFB">
      <w:pPr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weave a strong safety net to ensure people’s</w:t>
      </w:r>
      <w:r w:rsidRPr="0066053F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wellbeing.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continue raising basic pension payments and see they are paid on time</w:t>
      </w:r>
      <w:r w:rsidRPr="0066053F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in full. Standards for benefits for entitled groups and social assistance benefits will</w:t>
      </w:r>
      <w:r w:rsidRPr="0066053F">
        <w:rPr>
          <w:rFonts w:ascii="Times New Roman" w:hAnsi="Times New Roman"/>
          <w:spacing w:val="-3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be steadily raised, and the emergency aid system will be fully implemented. We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will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adjust and improve the natural disaster subsidy mechanism, and finish the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rebuilding of all houses damaged during flooding last</w:t>
      </w:r>
      <w:r w:rsidRPr="0066053F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year.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5"/>
        <w:ind w:right="22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strengthen efforts to ensure the care and protection of children who</w:t>
      </w:r>
      <w:r w:rsidRPr="0066053F">
        <w:rPr>
          <w:rFonts w:ascii="Times New Roman" w:hAnsi="Times New Roman"/>
          <w:spacing w:val="-3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remain in rural areas while their parents work away in the cities and provide support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for children living in difficult conditions in both rural and urban areas. We will</w:t>
      </w:r>
      <w:r w:rsidRPr="0066053F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provide care and assistance to elderly widows and bachelors without children. We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will achieve full coverage in providing living allowances for people with disabilities</w:t>
      </w:r>
      <w:r w:rsidRPr="0066053F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 financial difficulty and nursing care subsidies for people with severe</w:t>
      </w:r>
      <w:r w:rsidRPr="0066053F">
        <w:rPr>
          <w:rFonts w:ascii="Times New Roman" w:hAnsi="Times New Roman"/>
          <w:spacing w:val="-3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disabilities.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303"/>
        <w:jc w:val="both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County-level governments must put in place coordination mechanisms for</w:t>
      </w:r>
      <w:r w:rsidRPr="0066053F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meeting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people’s most basic needs. They must make sure there is a social cushion in</w:t>
      </w:r>
      <w:r w:rsidRPr="0066053F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place, letting those in real need feel support is there and see hope up ahead. We will</w:t>
      </w:r>
      <w:r w:rsidRPr="0066053F">
        <w:rPr>
          <w:rFonts w:ascii="Times New Roman" w:hAnsi="Times New Roman"/>
          <w:spacing w:val="-3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take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continued steps to resolve the problem of wage arrears for migrant workers,</w:t>
      </w:r>
      <w:r w:rsidRPr="0066053F">
        <w:rPr>
          <w:rFonts w:ascii="Times New Roman" w:hAnsi="Times New Roman"/>
          <w:spacing w:val="-3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never allowing their hard work to go</w:t>
      </w:r>
      <w:r w:rsidRPr="0066053F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unpaid.</w:t>
      </w:r>
    </w:p>
    <w:p w:rsidR="00154DFB" w:rsidRPr="0066053F" w:rsidRDefault="00154DFB">
      <w:pPr>
        <w:spacing w:before="9"/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line="237" w:lineRule="auto"/>
        <w:ind w:right="302"/>
        <w:jc w:val="both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Times New Roman" w:hint="eastAsia"/>
          <w:spacing w:val="-1"/>
          <w:sz w:val="24"/>
          <w:szCs w:val="24"/>
          <w:lang w:eastAsia="zh-CN"/>
        </w:rPr>
        <w:t>发展文化事业和文化产业。加强社会主义精神文明建设，坚持用中国梦和社会主义核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pacing w:val="-1"/>
          <w:sz w:val="24"/>
          <w:szCs w:val="24"/>
          <w:lang w:eastAsia="zh-CN"/>
        </w:rPr>
        <w:t>心价值观凝聚共识、汇聚力量。繁荣哲学社会科学和文学艺术创作，发展新闻出版、</w:t>
      </w:r>
      <w:r w:rsidRPr="0066053F">
        <w:rPr>
          <w:rFonts w:ascii="Times New Roman" w:eastAsia="微软雅黑" w:hAnsi="Times New Roman"/>
          <w:spacing w:val="-34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pacing w:val="-1"/>
          <w:sz w:val="24"/>
          <w:szCs w:val="24"/>
          <w:lang w:eastAsia="zh-CN"/>
        </w:rPr>
        <w:t>广播影视、档案等事业。建设中国特色新型智库。加强文物和非物质文化遗产保护利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pacing w:val="-1"/>
          <w:sz w:val="24"/>
          <w:szCs w:val="24"/>
          <w:lang w:eastAsia="zh-CN"/>
        </w:rPr>
        <w:t>用。大力推动全民阅读，加强科学普及。提高基本公共文化服务均等化水平。加快培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pacing w:val="-1"/>
          <w:sz w:val="24"/>
          <w:szCs w:val="24"/>
          <w:lang w:eastAsia="zh-CN"/>
        </w:rPr>
        <w:t>育文化产业，加强文化市场监管。推动中国文化走出去。做好冬奥会、冬残奥会筹办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pacing w:val="-1"/>
          <w:sz w:val="24"/>
          <w:szCs w:val="24"/>
          <w:lang w:eastAsia="zh-CN"/>
        </w:rPr>
        <w:t>工作，统筹群众体育、竞技体育、体育产业发展，广泛开展全民健身，使更多人享受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运动快乐、拥有健康体魄。人民身心健康、乐观向上，国家必将充满生机活力。</w:t>
      </w:r>
    </w:p>
    <w:p w:rsidR="00154DFB" w:rsidRPr="0066053F" w:rsidRDefault="00154DFB">
      <w:pPr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develop cultural programs and</w:t>
      </w:r>
      <w:r w:rsidRPr="0066053F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industries.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 w:rsidP="00426693">
      <w:pPr>
        <w:pStyle w:val="BodyText"/>
        <w:spacing w:before="134"/>
        <w:ind w:right="156"/>
        <w:rPr>
          <w:rFonts w:ascii="Times New Roman" w:hAnsi="Times New Roman"/>
          <w:sz w:val="24"/>
          <w:szCs w:val="24"/>
        </w:rPr>
      </w:pPr>
      <w:r w:rsidRPr="00426693">
        <w:rPr>
          <w:rFonts w:ascii="Times New Roman" w:hAnsi="Times New Roman"/>
        </w:rPr>
        <w:t>We will foster stronger observance of socialist cultural and ethical standards,</w:t>
      </w:r>
      <w:r w:rsidRPr="00426693">
        <w:rPr>
          <w:rFonts w:ascii="Times New Roman" w:hAnsi="Times New Roman"/>
          <w:spacing w:val="-29"/>
        </w:rPr>
        <w:t xml:space="preserve"> </w:t>
      </w:r>
      <w:r w:rsidRPr="00426693">
        <w:rPr>
          <w:rFonts w:ascii="Times New Roman" w:hAnsi="Times New Roman"/>
        </w:rPr>
        <w:t>and continue to use the Chinese Dream and core socialist values to build consensus</w:t>
      </w:r>
      <w:r w:rsidRPr="00426693">
        <w:rPr>
          <w:rFonts w:ascii="Times New Roman" w:hAnsi="Times New Roman"/>
          <w:spacing w:val="-26"/>
        </w:rPr>
        <w:t xml:space="preserve"> </w:t>
      </w:r>
      <w:r w:rsidRPr="00426693">
        <w:rPr>
          <w:rFonts w:ascii="Times New Roman" w:hAnsi="Times New Roman"/>
        </w:rPr>
        <w:t>and</w:t>
      </w:r>
      <w:r w:rsidRPr="00426693">
        <w:rPr>
          <w:rFonts w:ascii="Times New Roman" w:hAnsi="Times New Roman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pool energy. We will work to ensure that philosophy, the social sciences, art,</w:t>
      </w:r>
      <w:r w:rsidRPr="0066053F">
        <w:rPr>
          <w:rFonts w:ascii="Times New Roman" w:hAnsi="Times New Roman"/>
          <w:spacing w:val="-2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literature thrive, and promote the development of the press, publishing,</w:t>
      </w:r>
      <w:r w:rsidRPr="0066053F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radio, television, film, and archiving. We will develop new types of think tanks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with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distinctive Chinese features. We will see that China’s cultural relics and</w:t>
      </w:r>
      <w:r w:rsidRPr="0066053F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intangible cultural heritage receive effective protection and play fuller roles. We will work</w:t>
      </w:r>
      <w:r w:rsidRPr="0066053F">
        <w:rPr>
          <w:rFonts w:ascii="Times New Roman" w:hAnsi="Times New Roman"/>
          <w:spacing w:val="-3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hard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to foster a love of reading in our people and enable them to learn more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about science.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350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make basic public cultural services more equitable. We will speed up</w:t>
      </w:r>
      <w:r w:rsidRPr="0066053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our work to develop cultural industries and strengthen regulation over cultural</w:t>
      </w:r>
      <w:r w:rsidRPr="0066053F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markets.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We support efforts to share Chinese culture with other countries. We will make</w:t>
      </w:r>
      <w:r w:rsidRPr="0066053F">
        <w:rPr>
          <w:rFonts w:ascii="Times New Roman" w:hAnsi="Times New Roman"/>
          <w:spacing w:val="-2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full preparations for the 2022 Winter Olympic Games and Paralympic Games in</w:t>
      </w:r>
      <w:r w:rsidRPr="0066053F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Beijing. We will promote coordinated development of recreational and competitive sports</w:t>
      </w:r>
      <w:r w:rsidRPr="0066053F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sports industries, and launch extensive Fitness-for-All initiatives so that more</w:t>
      </w:r>
      <w:r w:rsidRPr="0066053F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people will enjoy sports and stay fit and healthy. When its people are healthy and</w:t>
      </w:r>
      <w:r w:rsidRPr="0066053F">
        <w:rPr>
          <w:rFonts w:ascii="Times New Roman" w:hAnsi="Times New Roman"/>
          <w:spacing w:val="-2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optimistic, a country will certainly be full of</w:t>
      </w:r>
      <w:r w:rsidRPr="0066053F"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vitality.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line="237" w:lineRule="auto"/>
        <w:ind w:right="66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推动社会治理创新。健全基层群众自治制度，加强城乡社区治理。充分发挥工会、共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青团、妇联等群团组织作用。改革完善社会组织管理制度，依法推进公益和慈善事业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pacing w:val="2"/>
          <w:sz w:val="24"/>
          <w:szCs w:val="24"/>
          <w:lang w:eastAsia="zh-CN"/>
        </w:rPr>
        <w:t>健康发展，促进专业社会工作、志愿服务发展。切实保障妇女、儿童、老人合法权益。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加快社会信用体系建设。加强法治宣传教育和法律服务。落实信访工作责任制，依法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及时就地解决群众合理诉求。深化平安中国建设，健全立体化信息化社会治安防控体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系，严厉打击暴力恐怖活动，依法惩治黑恶势力犯罪和盗窃、抢劫、电信网络诈骗等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多发性犯罪，维护国家安全和社会稳定。严格规范公正文明执法，大力整治社会治安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突出问题，全方位提高人民群众安全感。</w:t>
      </w:r>
    </w:p>
    <w:p w:rsidR="00154DFB" w:rsidRPr="0066053F" w:rsidRDefault="00154DFB">
      <w:pPr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321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explore new forms of social</w:t>
      </w:r>
      <w:r w:rsidRPr="0066053F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governance.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321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improve the system of primary level self-governance and</w:t>
      </w:r>
      <w:r w:rsidRPr="0066053F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strengthen community governance in both urban and rural areas. We will see that trade</w:t>
      </w:r>
      <w:r w:rsidRPr="0066053F">
        <w:rPr>
          <w:rFonts w:ascii="Times New Roman" w:hAnsi="Times New Roman"/>
          <w:spacing w:val="-3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unions,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Communist Youth League organizations, women’s federations, and other</w:t>
      </w:r>
      <w:r w:rsidRPr="0066053F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people’s organizations fully play their roles. We will reform and improve the system</w:t>
      </w:r>
      <w:r w:rsidRPr="0066053F"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for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overseeing social organizations, encourage sound and law-based</w:t>
      </w:r>
      <w:r w:rsidRPr="0066053F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public-interest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activities and charity, and promote specialized social work and volunteer</w:t>
      </w:r>
      <w:r w:rsidRPr="0066053F">
        <w:rPr>
          <w:rFonts w:ascii="Times New Roman" w:hAnsi="Times New Roman"/>
          <w:spacing w:val="-3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services.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 w:rsidP="00426693">
      <w:pPr>
        <w:pStyle w:val="BodyText"/>
        <w:spacing w:before="134"/>
        <w:ind w:right="321"/>
        <w:rPr>
          <w:rFonts w:ascii="Times New Roman" w:hAnsi="Times New Roman"/>
          <w:sz w:val="24"/>
          <w:szCs w:val="24"/>
        </w:rPr>
      </w:pPr>
      <w:r w:rsidRPr="00426693">
        <w:rPr>
          <w:rFonts w:ascii="Times New Roman" w:hAnsi="Times New Roman"/>
        </w:rPr>
        <w:t>The legitimate rights and interests of women, children, and the elderly will</w:t>
      </w:r>
      <w:r w:rsidRPr="00426693">
        <w:rPr>
          <w:rFonts w:ascii="Times New Roman" w:hAnsi="Times New Roman"/>
          <w:spacing w:val="-19"/>
        </w:rPr>
        <w:t xml:space="preserve"> </w:t>
      </w:r>
      <w:r w:rsidRPr="00426693">
        <w:rPr>
          <w:rFonts w:ascii="Times New Roman" w:hAnsi="Times New Roman"/>
        </w:rPr>
        <w:t>be effectively protected. We will move faster to improve the social credit system,</w:t>
      </w:r>
      <w:r w:rsidRPr="00426693">
        <w:rPr>
          <w:rFonts w:ascii="Times New Roman" w:hAnsi="Times New Roman"/>
          <w:spacing w:val="-27"/>
        </w:rPr>
        <w:t xml:space="preserve"> </w:t>
      </w:r>
      <w:r w:rsidRPr="00426693">
        <w:rPr>
          <w:rFonts w:ascii="Times New Roman" w:hAnsi="Times New Roman"/>
        </w:rPr>
        <w:t>and work to heighten public awareness of rule of law and strengthen legal services.</w:t>
      </w:r>
      <w:r w:rsidRPr="00426693">
        <w:rPr>
          <w:rFonts w:ascii="Times New Roman" w:hAnsi="Times New Roman"/>
          <w:spacing w:val="-30"/>
        </w:rPr>
        <w:t xml:space="preserve"> </w:t>
      </w:r>
      <w:r w:rsidRPr="00426693">
        <w:rPr>
          <w:rFonts w:ascii="Times New Roman" w:hAnsi="Times New Roman"/>
        </w:rPr>
        <w:t>We</w:t>
      </w:r>
      <w:r w:rsidRPr="00426693">
        <w:rPr>
          <w:rFonts w:ascii="Times New Roman" w:hAnsi="Times New Roman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will enforce the responsibility system for handling public complaints and see</w:t>
      </w:r>
      <w:r w:rsidRPr="0066053F">
        <w:rPr>
          <w:rFonts w:ascii="Times New Roman" w:hAnsi="Times New Roman"/>
          <w:spacing w:val="-3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that justified demands are addressed promptly and locally in accordance with</w:t>
      </w:r>
      <w:r w:rsidRPr="0066053F">
        <w:rPr>
          <w:rFonts w:ascii="Times New Roman" w:hAnsi="Times New Roman"/>
          <w:spacing w:val="-3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law.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141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continue to pursue the Peaceful China initiative, improve</w:t>
      </w:r>
      <w:r w:rsidRPr="0066053F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multidimensional, IT-based crime prevention and control system, crack down hard</w:t>
      </w:r>
      <w:r w:rsidRPr="0066053F">
        <w:rPr>
          <w:rFonts w:ascii="Times New Roman" w:hAnsi="Times New Roman"/>
          <w:spacing w:val="-3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on violent terrorist activities, and punish organized crime and common crimes like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theft,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robbery, and telecommunications and online fraud, thus upholding China’s</w:t>
      </w:r>
      <w:r w:rsidRPr="0066053F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national security and social stability. We will work to see that law is enforced in a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strict,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standardized, fair, and civil way, address prominent problems that endanger</w:t>
      </w:r>
      <w:r w:rsidRPr="0066053F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public security, and take comprehensive measures to ensure the security of our</w:t>
      </w:r>
      <w:r w:rsidRPr="0066053F">
        <w:rPr>
          <w:rFonts w:ascii="Times New Roman" w:hAnsi="Times New Roman"/>
          <w:spacing w:val="-3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people.</w:t>
      </w:r>
    </w:p>
    <w:p w:rsidR="00154DFB" w:rsidRPr="0066053F" w:rsidRDefault="00154DFB">
      <w:pPr>
        <w:spacing w:before="9"/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line="237" w:lineRule="auto"/>
        <w:ind w:right="303"/>
        <w:jc w:val="both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Times New Roman" w:hint="eastAsia"/>
          <w:spacing w:val="-1"/>
          <w:sz w:val="24"/>
          <w:szCs w:val="24"/>
          <w:lang w:eastAsia="zh-CN"/>
        </w:rPr>
        <w:t>人命关天，安全至上。必须持之以恒抓好安全生产。加强安全基础设施建设，做好地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pacing w:val="-1"/>
          <w:sz w:val="24"/>
          <w:szCs w:val="24"/>
          <w:lang w:eastAsia="zh-CN"/>
        </w:rPr>
        <w:t>震、气象、测绘、地质等工作。严格安全生产责任制，全面落实企业主体责任、地方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pacing w:val="-1"/>
          <w:sz w:val="24"/>
          <w:szCs w:val="24"/>
          <w:lang w:eastAsia="zh-CN"/>
        </w:rPr>
        <w:t>属地管理责任、部门监管责任，坚决遏制重特大事故发生，切实保障人民群众生命财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产安全。</w:t>
      </w:r>
    </w:p>
    <w:p w:rsidR="00154DFB" w:rsidRPr="0066053F" w:rsidRDefault="00154DFB">
      <w:pPr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ensure workplace safety and protect people’s</w:t>
      </w:r>
      <w:r w:rsidRPr="0066053F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lives.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22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must work with tireless dedication to ensure workplace safety. We</w:t>
      </w:r>
      <w:r w:rsidRPr="0066053F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will strengthen the development of safety infrastructure, and ensure the quality of</w:t>
      </w:r>
      <w:r w:rsidRPr="0066053F">
        <w:rPr>
          <w:rFonts w:ascii="Times New Roman" w:hAnsi="Times New Roman"/>
          <w:spacing w:val="-3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work related to seismology, meteorology, surveying, mapping, and geology. To curb</w:t>
      </w:r>
      <w:r w:rsidRPr="0066053F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 occurrence of serious and major accidents and protect the lives and property of</w:t>
      </w:r>
      <w:r w:rsidRPr="0066053F"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our people, we will strictly enforce the workplace safety responsibility system, and</w:t>
      </w:r>
      <w:r w:rsidRPr="0066053F">
        <w:rPr>
          <w:rFonts w:ascii="Times New Roman" w:hAnsi="Times New Roman"/>
          <w:spacing w:val="-3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see that all responsibilities are fulfilled, namely, the primary responsibility of</w:t>
      </w:r>
      <w:r w:rsidRPr="0066053F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 enterprise itself, the regulatory responsibility of the government in the locality</w:t>
      </w:r>
      <w:r w:rsidRPr="0066053F">
        <w:rPr>
          <w:rFonts w:ascii="Times New Roman" w:hAnsi="Times New Roman"/>
          <w:spacing w:val="-3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where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 enterprise is located, and the oversight responsibility of the relevant</w:t>
      </w:r>
      <w:r w:rsidRPr="0066053F">
        <w:rPr>
          <w:rFonts w:ascii="Times New Roman" w:hAnsi="Times New Roman"/>
          <w:spacing w:val="-3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government department.</w:t>
      </w:r>
    </w:p>
    <w:p w:rsidR="00154DFB" w:rsidRPr="0066053F" w:rsidRDefault="00154DFB">
      <w:pPr>
        <w:spacing w:before="9"/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line="237" w:lineRule="auto"/>
        <w:ind w:right="303"/>
        <w:jc w:val="both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Times New Roman" w:hint="eastAsia"/>
          <w:spacing w:val="-1"/>
          <w:sz w:val="24"/>
          <w:szCs w:val="24"/>
          <w:lang w:eastAsia="zh-CN"/>
        </w:rPr>
        <w:t>（九）全面加强政府自身建设。要坚持党的领导，牢固树立</w:t>
      </w:r>
      <w:r w:rsidRPr="0066053F">
        <w:rPr>
          <w:rFonts w:ascii="Times New Roman" w:eastAsia="微软雅黑" w:hAnsi="Times New Roman"/>
          <w:spacing w:val="-1"/>
          <w:sz w:val="24"/>
          <w:szCs w:val="24"/>
          <w:lang w:eastAsia="zh-CN"/>
        </w:rPr>
        <w:t>“</w:t>
      </w:r>
      <w:r w:rsidRPr="0066053F">
        <w:rPr>
          <w:rFonts w:ascii="Times New Roman" w:eastAsia="微软雅黑" w:hAnsi="Times New Roman" w:hint="eastAsia"/>
          <w:spacing w:val="-1"/>
          <w:sz w:val="24"/>
          <w:szCs w:val="24"/>
          <w:lang w:eastAsia="zh-CN"/>
        </w:rPr>
        <w:t>四个意识</w:t>
      </w:r>
      <w:r w:rsidRPr="0066053F">
        <w:rPr>
          <w:rFonts w:ascii="Times New Roman" w:eastAsia="微软雅黑" w:hAnsi="Times New Roman"/>
          <w:spacing w:val="-1"/>
          <w:sz w:val="24"/>
          <w:szCs w:val="24"/>
          <w:lang w:eastAsia="zh-CN"/>
        </w:rPr>
        <w:t>”</w:t>
      </w:r>
      <w:r w:rsidRPr="0066053F">
        <w:rPr>
          <w:rFonts w:ascii="Times New Roman" w:eastAsia="微软雅黑" w:hAnsi="Times New Roman" w:hint="eastAsia"/>
          <w:spacing w:val="-1"/>
          <w:sz w:val="24"/>
          <w:szCs w:val="24"/>
          <w:lang w:eastAsia="zh-CN"/>
        </w:rPr>
        <w:t>，坚决维护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pacing w:val="-1"/>
          <w:sz w:val="24"/>
          <w:szCs w:val="24"/>
          <w:lang w:eastAsia="zh-CN"/>
        </w:rPr>
        <w:t>以习近平同志为核心的党中央权威，自觉在思想上政治上行动上同党中央保持高度一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致，加快转变政府职能、提高行政效能，更好为人民服务。</w:t>
      </w:r>
    </w:p>
    <w:p w:rsidR="00154DFB" w:rsidRPr="0066053F" w:rsidRDefault="00154DFB">
      <w:pPr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ListParagraph"/>
        <w:numPr>
          <w:ilvl w:val="0"/>
          <w:numId w:val="1"/>
        </w:numPr>
        <w:tabs>
          <w:tab w:val="left" w:pos="398"/>
        </w:tabs>
        <w:ind w:left="397"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Strengthening the all-around improvement of</w:t>
      </w:r>
      <w:r w:rsidRPr="0066053F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government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426693" w:rsidRDefault="00154DFB" w:rsidP="00426693">
      <w:pPr>
        <w:pStyle w:val="BodyText"/>
        <w:spacing w:before="134"/>
        <w:ind w:right="212"/>
        <w:rPr>
          <w:rFonts w:ascii="Times New Roman" w:hAnsi="Times New Roman"/>
          <w:sz w:val="24"/>
          <w:szCs w:val="24"/>
        </w:rPr>
      </w:pPr>
      <w:r w:rsidRPr="00426693">
        <w:rPr>
          <w:rFonts w:ascii="Times New Roman" w:hAnsi="Times New Roman"/>
          <w:sz w:val="24"/>
          <w:szCs w:val="24"/>
        </w:rPr>
        <w:t>We must uphold leadership by the Party, willingly maintain political integrity, think</w:t>
      </w:r>
      <w:r w:rsidRPr="00426693">
        <w:rPr>
          <w:rFonts w:ascii="Times New Roman" w:hAnsi="Times New Roman"/>
          <w:spacing w:val="-33"/>
          <w:sz w:val="24"/>
          <w:szCs w:val="24"/>
        </w:rPr>
        <w:t xml:space="preserve"> </w:t>
      </w:r>
      <w:r w:rsidRPr="00426693">
        <w:rPr>
          <w:rFonts w:ascii="Times New Roman" w:hAnsi="Times New Roman"/>
          <w:sz w:val="24"/>
          <w:szCs w:val="24"/>
        </w:rPr>
        <w:t>in big-picture terms, uphold the leadership core, and keep in alignment. We</w:t>
      </w:r>
      <w:r w:rsidRPr="00426693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426693">
        <w:rPr>
          <w:rFonts w:ascii="Times New Roman" w:hAnsi="Times New Roman"/>
          <w:sz w:val="24"/>
          <w:szCs w:val="24"/>
        </w:rPr>
        <w:t>should firmly uphold the authority of the Party Central Committee with Comrade Xi</w:t>
      </w:r>
      <w:r w:rsidRPr="00426693">
        <w:rPr>
          <w:rFonts w:ascii="Times New Roman" w:hAnsi="Times New Roman"/>
          <w:spacing w:val="-30"/>
          <w:sz w:val="24"/>
          <w:szCs w:val="24"/>
        </w:rPr>
        <w:t xml:space="preserve"> </w:t>
      </w:r>
      <w:r w:rsidRPr="00426693">
        <w:rPr>
          <w:rFonts w:ascii="Times New Roman" w:hAnsi="Times New Roman"/>
          <w:sz w:val="24"/>
          <w:szCs w:val="24"/>
        </w:rPr>
        <w:t>Jinping</w:t>
      </w:r>
      <w:r w:rsidRPr="00426693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426693">
        <w:rPr>
          <w:rFonts w:ascii="Times New Roman" w:hAnsi="Times New Roman"/>
          <w:sz w:val="24"/>
          <w:szCs w:val="24"/>
        </w:rPr>
        <w:t>at its core; closely follow the Central Committee in terms of thinking, political</w:t>
      </w:r>
      <w:r w:rsidRPr="00426693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426693">
        <w:rPr>
          <w:rFonts w:ascii="Times New Roman" w:hAnsi="Times New Roman"/>
          <w:sz w:val="24"/>
          <w:szCs w:val="24"/>
        </w:rPr>
        <w:t>stand, and action; and speed up efforts to transform government functions and</w:t>
      </w:r>
      <w:r w:rsidRPr="00426693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426693">
        <w:rPr>
          <w:rFonts w:ascii="Times New Roman" w:hAnsi="Times New Roman"/>
          <w:sz w:val="24"/>
          <w:szCs w:val="24"/>
        </w:rPr>
        <w:t>improve government performance so as to deliver better services to the</w:t>
      </w:r>
      <w:r w:rsidRPr="00426693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426693">
        <w:rPr>
          <w:rFonts w:ascii="Times New Roman" w:hAnsi="Times New Roman"/>
          <w:sz w:val="24"/>
          <w:szCs w:val="24"/>
        </w:rPr>
        <w:t>people.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spacing w:before="9"/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line="237" w:lineRule="auto"/>
        <w:ind w:right="66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Times New Roman" w:hint="eastAsia"/>
          <w:spacing w:val="2"/>
          <w:sz w:val="24"/>
          <w:szCs w:val="24"/>
          <w:lang w:eastAsia="zh-CN"/>
        </w:rPr>
        <w:t>坚持依法全面履职。各级政府及其工作人员要深入贯彻全面依法治国要求，尊崇法治、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敬畏法律、依法办事。加大政务公开力度。坚持科学决策、民主决策、依法决策，广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泛听取各方面意见包括批评意见。各级政府要依法接受同级人大及其常委会的监督，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自觉接受人民政协的民主监督，主动接受社会和舆论监督，认真听取人大代表、政协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委员、民主党派、工商联、无党派人士和各人民团体的意见。作为人民政府，所有工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作都要体现人民意愿、维护人民利益、接受人民监督。</w:t>
      </w:r>
    </w:p>
    <w:p w:rsidR="00154DFB" w:rsidRPr="0066053F" w:rsidRDefault="00154DFB">
      <w:pPr>
        <w:spacing w:before="17"/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321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continue to work to see that government functions are fully carried out</w:t>
      </w:r>
      <w:r w:rsidRPr="0066053F">
        <w:rPr>
          <w:rFonts w:ascii="Times New Roman" w:hAnsi="Times New Roman"/>
          <w:spacing w:val="-3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 accordance with</w:t>
      </w:r>
      <w:r w:rsidRPr="0066053F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law.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527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Governments at all levels and all government employees must meet</w:t>
      </w:r>
      <w:r w:rsidRPr="0066053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every requirement for fully advancing China’s law-based governance. We must hold</w:t>
      </w:r>
      <w:r w:rsidRPr="0066053F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rule of law in the highest esteem; we must hold the law in reverence; and we</w:t>
      </w:r>
      <w:r w:rsidRPr="0066053F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must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conduct our work in accordance with the law. We will make government</w:t>
      </w:r>
      <w:r w:rsidRPr="0066053F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operations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more transparent. We will ensure that policies are made in a sound and</w:t>
      </w:r>
      <w:r w:rsidRPr="0066053F">
        <w:rPr>
          <w:rFonts w:ascii="Times New Roman" w:hAnsi="Times New Roman"/>
          <w:spacing w:val="-3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democratic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way on the basis of law; and we will widely solicit input and criticism from</w:t>
      </w:r>
      <w:r w:rsidRPr="0066053F">
        <w:rPr>
          <w:rFonts w:ascii="Times New Roman" w:hAnsi="Times New Roman"/>
          <w:spacing w:val="-3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all interested parties in policy</w:t>
      </w:r>
      <w:r w:rsidRPr="0066053F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making.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5"/>
        <w:ind w:right="335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at all levels of government must subject ourselves, as required by law,</w:t>
      </w:r>
      <w:r w:rsidRPr="0066053F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to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oversight by people’s congresses and their standing committees at the</w:t>
      </w:r>
      <w:r w:rsidRPr="0066053F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corresponding levels, to the democratic oversight of CPPCC committees, and to public oversight</w:t>
      </w:r>
      <w:r w:rsidRPr="0066053F">
        <w:rPr>
          <w:rFonts w:ascii="Times New Roman" w:hAnsi="Times New Roman"/>
          <w:spacing w:val="-3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oversight through public opinion. We should willingly solicit input from deputies</w:t>
      </w:r>
      <w:r w:rsidRPr="0066053F">
        <w:rPr>
          <w:rFonts w:ascii="Times New Roman" w:hAnsi="Times New Roman"/>
          <w:spacing w:val="-2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to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people’s congresses, members of CPPCC committees, other political</w:t>
      </w:r>
      <w:r w:rsidRPr="0066053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parties, chambers of commerce, public figures without party affiliation, and</w:t>
      </w:r>
      <w:r w:rsidRPr="0066053F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people’s organizations. As ours is a government of the people, all of our work must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reflect their will, safeguard their interests, and be placed under their</w:t>
      </w:r>
      <w:r w:rsidRPr="0066053F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oversight.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line="237" w:lineRule="auto"/>
        <w:ind w:right="483"/>
        <w:jc w:val="both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Times New Roman" w:hint="eastAsia"/>
          <w:spacing w:val="-1"/>
          <w:sz w:val="24"/>
          <w:szCs w:val="24"/>
          <w:lang w:eastAsia="zh-CN"/>
        </w:rPr>
        <w:t>始终保持廉洁本色。要认真落实全面从严治党要求，把党风廉政建设和反腐败工作不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pacing w:val="-1"/>
          <w:sz w:val="24"/>
          <w:szCs w:val="24"/>
          <w:lang w:eastAsia="zh-CN"/>
        </w:rPr>
        <w:t>断引向深入。坚决贯彻落实党中央八项规定精神，一以贯之纠正</w:t>
      </w:r>
      <w:r w:rsidRPr="0066053F">
        <w:rPr>
          <w:rFonts w:ascii="Times New Roman" w:eastAsia="微软雅黑" w:hAnsi="Times New Roman"/>
          <w:spacing w:val="-1"/>
          <w:sz w:val="24"/>
          <w:szCs w:val="24"/>
          <w:lang w:eastAsia="zh-CN"/>
        </w:rPr>
        <w:t>“</w:t>
      </w:r>
      <w:r w:rsidRPr="0066053F">
        <w:rPr>
          <w:rFonts w:ascii="Times New Roman" w:eastAsia="微软雅黑" w:hAnsi="Times New Roman" w:hint="eastAsia"/>
          <w:spacing w:val="-1"/>
          <w:sz w:val="24"/>
          <w:szCs w:val="24"/>
          <w:lang w:eastAsia="zh-CN"/>
        </w:rPr>
        <w:t>四风</w:t>
      </w:r>
      <w:r w:rsidRPr="0066053F">
        <w:rPr>
          <w:rFonts w:ascii="Times New Roman" w:eastAsia="微软雅黑" w:hAnsi="Times New Roman"/>
          <w:spacing w:val="-1"/>
          <w:sz w:val="24"/>
          <w:szCs w:val="24"/>
          <w:lang w:eastAsia="zh-CN"/>
        </w:rPr>
        <w:t>”</w:t>
      </w:r>
      <w:r w:rsidRPr="0066053F">
        <w:rPr>
          <w:rFonts w:ascii="Times New Roman" w:eastAsia="微软雅黑" w:hAnsi="Times New Roman" w:hint="eastAsia"/>
          <w:spacing w:val="-1"/>
          <w:sz w:val="24"/>
          <w:szCs w:val="24"/>
          <w:lang w:eastAsia="zh-CN"/>
        </w:rPr>
        <w:t>。加强行政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pacing w:val="-1"/>
          <w:sz w:val="24"/>
          <w:szCs w:val="24"/>
          <w:lang w:eastAsia="zh-CN"/>
        </w:rPr>
        <w:t>监察和审计监督。保持惩治腐败高压态势，聚焦重点领域，严肃查处侵害群众利益的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不正之风和腐败问题。广大公务员要持廉守正，干干净净为人民做事。</w:t>
      </w:r>
    </w:p>
    <w:p w:rsidR="00154DFB" w:rsidRPr="0066053F" w:rsidRDefault="00154DFB">
      <w:pPr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321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maintain ethical conduct and moral integrity at all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times.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63"/>
        <w:ind w:right="385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continue to make every effort to fully strengthen Party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self-governance, improve party conduct and moral integrity, and effectively combat corruption.</w:t>
      </w:r>
      <w:r w:rsidRPr="0066053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We will act with firm resolve to implement the Party Central Committee’s</w:t>
      </w:r>
      <w:r w:rsidRPr="0066053F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eight-point decision on improving Party and government conduct, and make continued efforts</w:t>
      </w:r>
      <w:r w:rsidRPr="0066053F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to correct formalism, bureaucratism, hedonism, and</w:t>
      </w:r>
      <w:r w:rsidRPr="0066053F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extravagance.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253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strengthen administrative supervision and auditing-based oversight. We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will continue to maintain a tough stance against corruption. With the focus on key</w:t>
      </w:r>
      <w:r w:rsidRPr="0066053F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areas,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we will conduct full investigations into and punish corruption and other forms</w:t>
      </w:r>
      <w:r w:rsidRPr="0066053F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of misconduct that undermine people’s interests. All public servants must have</w:t>
      </w:r>
      <w:r w:rsidRPr="0066053F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integrity, be upright, and get on honestly with their jobs of serving the</w:t>
      </w:r>
      <w:r w:rsidRPr="0066053F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people.</w:t>
      </w:r>
    </w:p>
    <w:p w:rsidR="00154DFB" w:rsidRPr="0066053F" w:rsidRDefault="00154DFB">
      <w:pPr>
        <w:spacing w:before="9"/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line="237" w:lineRule="auto"/>
        <w:ind w:right="66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勤勉尽责干事创业。中国改革发展的巨大成就是广大干部群众实干出来的，再创新业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绩还得靠实干。各级政府及其工作人员要干字当头，真抓实干、埋头苦干、结合实际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pacing w:val="2"/>
          <w:sz w:val="24"/>
          <w:szCs w:val="24"/>
          <w:lang w:eastAsia="zh-CN"/>
        </w:rPr>
        <w:t>创造性地干，不能简单以会议贯彻会议、以文件落实文件，不能纸上谈兵、光说不练。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要充分发挥中央和地方两个积极性，鼓励地方因地制宜、大胆探索，竞相推动科学发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展。严格执行工作责任制，特别是对重点任务，要铆紧各方责任、层层传导压力，确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保不折不扣落实到位。强化督查问责，严厉整肃庸政懒政怠政行为。健全激励机制和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容错纠错机制，给干事者鼓劲，为担当者撑腰。广大干部要主动作为、动真碰硬，与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人民群众同心协力，以实干推动发展，以实干赢得未来。</w:t>
      </w:r>
    </w:p>
    <w:p w:rsidR="00154DFB" w:rsidRPr="0066053F" w:rsidRDefault="00154DFB">
      <w:pPr>
        <w:spacing w:before="2"/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321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perform with a strong work ethic, sense of responsibility, and</w:t>
      </w:r>
      <w:r w:rsidRPr="0066053F">
        <w:rPr>
          <w:rFonts w:ascii="Times New Roman" w:hAnsi="Times New Roman"/>
          <w:spacing w:val="-3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enterprising spirit.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321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China’s remarkable achievements in reform and development are the work of</w:t>
      </w:r>
      <w:r w:rsidRPr="0066053F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officials and the people; the only way to make new achievements is more hard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work.</w:t>
      </w:r>
    </w:p>
    <w:p w:rsidR="00154DFB" w:rsidRPr="0066053F" w:rsidRDefault="00154DFB">
      <w:pPr>
        <w:pStyle w:val="BodyText"/>
        <w:spacing w:before="1"/>
        <w:ind w:right="338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Governments at all levels and all government employees must make it our priority</w:t>
      </w:r>
      <w:r w:rsidRPr="0066053F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to get things done. In performing duties, we should work hard, in a down-to-earth</w:t>
      </w:r>
      <w:r w:rsidRPr="0066053F">
        <w:rPr>
          <w:rFonts w:ascii="Times New Roman" w:hAnsi="Times New Roman"/>
          <w:spacing w:val="-2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way; and we should be innovative as actual conditions allow. Implementing</w:t>
      </w:r>
      <w:r w:rsidRPr="0066053F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decisions made at meetings of higher-level authorities and contained in the documents</w:t>
      </w:r>
      <w:r w:rsidRPr="0066053F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they issue does not mean just holding more meetings and issuing more documents.</w:t>
      </w:r>
      <w:r w:rsidRPr="0066053F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It’s</w:t>
      </w:r>
    </w:p>
    <w:p w:rsidR="00154DFB" w:rsidRPr="0066053F" w:rsidRDefault="00154DFB">
      <w:pPr>
        <w:pStyle w:val="BodyText"/>
        <w:spacing w:before="1"/>
        <w:ind w:right="321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no good to just push paper and pay lip</w:t>
      </w:r>
      <w:r w:rsidRPr="0066053F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service.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 w:rsidP="00426693">
      <w:pPr>
        <w:pStyle w:val="BodyText"/>
        <w:spacing w:before="134"/>
        <w:ind w:right="253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need to keep both the central government and local governments fully</w:t>
      </w:r>
      <w:r w:rsidRPr="0066053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motivated, and encourage local governments to work according to local circumstances and</w:t>
      </w:r>
      <w:r w:rsidRPr="0066053F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be adventurous in their explorations, so that together we are all promoting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sustainable and balanced development. We will strictly enforce the responsibility</w:t>
      </w:r>
      <w:r w:rsidRPr="0066053F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systems,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particularly those for implementing key tasks. We must see responsibilities</w:t>
      </w:r>
      <w:r w:rsidRPr="0066053F">
        <w:rPr>
          <w:rFonts w:ascii="Times New Roman" w:hAnsi="Times New Roman"/>
          <w:spacing w:val="-3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are</w:t>
      </w:r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fulfilled without fail, that pressure is felt at every level of government, and</w:t>
      </w:r>
      <w:r w:rsidRPr="0066053F">
        <w:rPr>
          <w:rFonts w:ascii="Times New Roman" w:hAnsi="Times New Roman"/>
          <w:spacing w:val="-3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that implementation is carried out to the</w:t>
      </w:r>
      <w:r w:rsidRPr="0066053F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letter.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321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strengthen oversight and accountability, and take tough steps to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address incompetence, inertia, and negligence. We will improve mechanisms that</w:t>
      </w:r>
      <w:r w:rsidRPr="0066053F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give incentives and allow for and address mistakes so as to support those who</w:t>
      </w:r>
      <w:r w:rsidRPr="0066053F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are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dedicated to their work and stand behind those who live up to their</w:t>
      </w:r>
      <w:r w:rsidRPr="0066053F">
        <w:rPr>
          <w:rFonts w:ascii="Times New Roman" w:hAnsi="Times New Roman"/>
          <w:spacing w:val="-4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responsibilities.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415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Every one of us in government must take an active approach to our work and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have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 courage to tackle the toughest problems; we must work closely with the</w:t>
      </w:r>
      <w:r w:rsidRPr="0066053F">
        <w:rPr>
          <w:rFonts w:ascii="Times New Roman" w:hAnsi="Times New Roman"/>
          <w:spacing w:val="-3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people, using concrete action to make progress in development, and using genuine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hard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work to realize a bright</w:t>
      </w:r>
      <w:r w:rsidRPr="0066053F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future.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ind w:right="321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各位代表！</w:t>
      </w:r>
    </w:p>
    <w:p w:rsidR="00154DFB" w:rsidRPr="0066053F" w:rsidRDefault="00154DFB">
      <w:pPr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321"/>
        <w:rPr>
          <w:rFonts w:ascii="Times New Roman" w:hAnsi="Times New Roman"/>
          <w:sz w:val="24"/>
          <w:szCs w:val="24"/>
          <w:lang w:eastAsia="zh-CN"/>
        </w:rPr>
      </w:pPr>
      <w:r w:rsidRPr="0066053F">
        <w:rPr>
          <w:rFonts w:ascii="Times New Roman" w:hAnsi="Times New Roman"/>
          <w:sz w:val="24"/>
          <w:szCs w:val="24"/>
          <w:lang w:eastAsia="zh-CN"/>
        </w:rPr>
        <w:t>Esteemed</w:t>
      </w:r>
      <w:r w:rsidRPr="0066053F">
        <w:rPr>
          <w:rFonts w:ascii="Times New Roman" w:hAnsi="Times New Roman"/>
          <w:spacing w:val="-6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Deputies,</w:t>
      </w:r>
    </w:p>
    <w:p w:rsidR="00154DFB" w:rsidRPr="0066053F" w:rsidRDefault="00154DFB">
      <w:pPr>
        <w:rPr>
          <w:rFonts w:ascii="Times New Roman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spacing w:line="237" w:lineRule="auto"/>
        <w:ind w:right="66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Times New Roman" w:hint="eastAsia"/>
          <w:spacing w:val="2"/>
          <w:sz w:val="24"/>
          <w:szCs w:val="24"/>
          <w:lang w:eastAsia="zh-CN"/>
        </w:rPr>
        <w:t>我国是统一的多民族国家。要坚持和完善民族区域自治制度，认真贯彻党的民族政策，</w:t>
      </w:r>
      <w:r w:rsidRPr="0066053F">
        <w:rPr>
          <w:rFonts w:ascii="Times New Roman" w:eastAsia="微软雅黑" w:hAnsi="Times New Roman"/>
          <w:spacing w:val="3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深入开展民族团结进步创建活动。组织好内蒙古自治区成立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70</w:t>
      </w:r>
      <w:r w:rsidRPr="0066053F">
        <w:rPr>
          <w:rFonts w:ascii="Times New Roman" w:hAnsi="Times New Roman"/>
          <w:spacing w:val="-33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周年庆祝活动。加大对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pacing w:val="2"/>
          <w:sz w:val="24"/>
          <w:szCs w:val="24"/>
          <w:lang w:eastAsia="zh-CN"/>
        </w:rPr>
        <w:t>民族地区发展支持力度，深入实施兴边富民行动，保护和发展少数民族优秀传统文化，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pacing w:val="2"/>
          <w:sz w:val="24"/>
          <w:szCs w:val="24"/>
          <w:lang w:eastAsia="zh-CN"/>
        </w:rPr>
        <w:t>扶持人口较少民族发展，推动各族人民在全面建成小康社会进程中实现共同发展繁荣。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各民族和睦相处、和衷共济、和谐发展，中华民族大家庭必将更加幸福安康。</w:t>
      </w:r>
    </w:p>
    <w:p w:rsidR="00154DFB" w:rsidRPr="0066053F" w:rsidRDefault="00154DFB">
      <w:pPr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321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China is a unified country of many ethnic groups. We will uphold and improve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 system of regional ethnic autonomy, fully implement the Party’s policies</w:t>
      </w:r>
      <w:r w:rsidRPr="0066053F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concerning ethnic groups, and intensify our efforts to foster ethnic unity and progress. We</w:t>
      </w:r>
      <w:r w:rsidRPr="0066053F">
        <w:rPr>
          <w:rFonts w:ascii="Times New Roman" w:hAnsi="Times New Roman"/>
          <w:spacing w:val="-3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will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make sure celebrations to mark the 70th anniversary of the founding of the</w:t>
      </w:r>
      <w:r w:rsidRPr="0066053F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Inner Mongolia Autonomous Region are a great</w:t>
      </w:r>
      <w:r w:rsidRPr="0066053F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success.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426693" w:rsidRDefault="00154DFB" w:rsidP="00426693">
      <w:pPr>
        <w:pStyle w:val="BodyText"/>
        <w:spacing w:before="135"/>
        <w:ind w:right="321"/>
        <w:rPr>
          <w:rFonts w:ascii="Times New Roman" w:hAnsi="Times New Roman"/>
          <w:sz w:val="24"/>
          <w:szCs w:val="24"/>
        </w:rPr>
      </w:pPr>
      <w:r w:rsidRPr="00426693">
        <w:rPr>
          <w:rFonts w:ascii="Times New Roman" w:hAnsi="Times New Roman"/>
          <w:sz w:val="24"/>
          <w:szCs w:val="24"/>
        </w:rPr>
        <w:t>We will increase support for development in areas inhabited mainly by</w:t>
      </w:r>
      <w:r w:rsidRPr="00426693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426693">
        <w:rPr>
          <w:rFonts w:ascii="Times New Roman" w:hAnsi="Times New Roman"/>
          <w:sz w:val="24"/>
          <w:szCs w:val="24"/>
        </w:rPr>
        <w:t>ethnic minorities. We will deepen efforts to boost development in the border regions</w:t>
      </w:r>
      <w:r w:rsidRPr="00426693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426693">
        <w:rPr>
          <w:rFonts w:ascii="Times New Roman" w:hAnsi="Times New Roman"/>
          <w:sz w:val="24"/>
          <w:szCs w:val="24"/>
        </w:rPr>
        <w:t>to benefit the people living there. We will protect and develop the fine</w:t>
      </w:r>
      <w:r w:rsidRPr="00426693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426693">
        <w:rPr>
          <w:rFonts w:ascii="Times New Roman" w:hAnsi="Times New Roman"/>
          <w:sz w:val="24"/>
          <w:szCs w:val="24"/>
        </w:rPr>
        <w:t>traditional cultures of ethnic minorities and support the growth of ethnic groups with</w:t>
      </w:r>
      <w:r w:rsidRPr="00426693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426693">
        <w:rPr>
          <w:rFonts w:ascii="Times New Roman" w:hAnsi="Times New Roman"/>
          <w:sz w:val="24"/>
          <w:szCs w:val="24"/>
        </w:rPr>
        <w:t>smaller populations. We will encourage people of all China’s ethnic groups to</w:t>
      </w:r>
      <w:r w:rsidRPr="00426693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426693">
        <w:rPr>
          <w:rFonts w:ascii="Times New Roman" w:hAnsi="Times New Roman"/>
          <w:sz w:val="24"/>
          <w:szCs w:val="24"/>
        </w:rPr>
        <w:t>develop together and thrive together in the course of finishing the building of a society that</w:t>
      </w:r>
      <w:r w:rsidRPr="00426693">
        <w:rPr>
          <w:rFonts w:ascii="Times New Roman" w:hAnsi="Times New Roman"/>
          <w:spacing w:val="-30"/>
          <w:sz w:val="24"/>
          <w:szCs w:val="24"/>
        </w:rPr>
        <w:t xml:space="preserve"> </w:t>
      </w:r>
      <w:r w:rsidRPr="00426693">
        <w:rPr>
          <w:rFonts w:ascii="Times New Roman" w:hAnsi="Times New Roman"/>
          <w:sz w:val="24"/>
          <w:szCs w:val="24"/>
        </w:rPr>
        <w:t>is moderately prosperous in all respects. With people of all our ethnic groups</w:t>
      </w:r>
      <w:r w:rsidRPr="00426693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426693">
        <w:rPr>
          <w:rFonts w:ascii="Times New Roman" w:hAnsi="Times New Roman"/>
          <w:sz w:val="24"/>
          <w:szCs w:val="24"/>
        </w:rPr>
        <w:t>living</w:t>
      </w:r>
      <w:r w:rsidRPr="00426693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426693">
        <w:rPr>
          <w:rFonts w:ascii="Times New Roman" w:hAnsi="Times New Roman"/>
          <w:sz w:val="24"/>
          <w:szCs w:val="24"/>
        </w:rPr>
        <w:t>together in friendship, sharing in a common cause, and developing 1n harmony,</w:t>
      </w:r>
      <w:r w:rsidRPr="00426693">
        <w:rPr>
          <w:rFonts w:ascii="Times New Roman" w:hAnsi="Times New Roman"/>
          <w:spacing w:val="-29"/>
          <w:sz w:val="24"/>
          <w:szCs w:val="24"/>
        </w:rPr>
        <w:t xml:space="preserve"> </w:t>
      </w:r>
      <w:r w:rsidRPr="00426693">
        <w:rPr>
          <w:rFonts w:ascii="Times New Roman" w:hAnsi="Times New Roman"/>
          <w:sz w:val="24"/>
          <w:szCs w:val="24"/>
        </w:rPr>
        <w:t>the big family of the Chinese nation will enjoy more</w:t>
      </w:r>
      <w:r w:rsidRPr="00426693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426693">
        <w:rPr>
          <w:rFonts w:ascii="Times New Roman" w:hAnsi="Times New Roman"/>
          <w:sz w:val="24"/>
          <w:szCs w:val="24"/>
        </w:rPr>
        <w:t>happiness.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line="376" w:lineRule="exact"/>
        <w:ind w:right="321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Times New Roman" w:hint="eastAsia"/>
          <w:spacing w:val="-1"/>
          <w:sz w:val="24"/>
          <w:szCs w:val="24"/>
          <w:lang w:eastAsia="zh-CN"/>
        </w:rPr>
        <w:t>我们要全面贯彻党的宗教工作基本方针，依法管理宗教事务，促进宗教关系和谐，发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挥宗教界人士和信教群众在促进经济社会发展中的积极作用。</w:t>
      </w:r>
    </w:p>
    <w:p w:rsidR="00154DFB" w:rsidRPr="0066053F" w:rsidRDefault="00154DFB">
      <w:pPr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321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fully implement the Party’s fundamental policy on religion, manage</w:t>
      </w:r>
      <w:r w:rsidRPr="0066053F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religious affairs in accordance with law, promote harmonious relations between religions,</w:t>
      </w:r>
      <w:r w:rsidRPr="0066053F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encourage religious leaders and believers to actively involve themselves in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promoting economic and social</w:t>
      </w:r>
      <w:r w:rsidRPr="0066053F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development.</w:t>
      </w:r>
    </w:p>
    <w:p w:rsidR="00154DFB" w:rsidRPr="0066053F" w:rsidRDefault="00154DFB">
      <w:pPr>
        <w:spacing w:before="3"/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line="376" w:lineRule="exact"/>
        <w:ind w:right="321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Times New Roman" w:hint="eastAsia"/>
          <w:spacing w:val="-1"/>
          <w:sz w:val="24"/>
          <w:szCs w:val="24"/>
          <w:lang w:eastAsia="zh-CN"/>
        </w:rPr>
        <w:t>我们要认真落实侨务政策，保障海外侨胞和归侨侨眷合法权益，充分发挥他们的独特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优势和重要作用，海内外中华儿女的凝聚力和向心力必将不断增强。</w:t>
      </w:r>
    </w:p>
    <w:p w:rsidR="00154DFB" w:rsidRPr="0066053F" w:rsidRDefault="00154DFB">
      <w:pPr>
        <w:spacing w:before="15"/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321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fully implement government policies related to overseas Chinese</w:t>
      </w:r>
      <w:r w:rsidRPr="0066053F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nationals, protect the legitimate rights and interests of overseas Chinese nationals,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Chinese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nationals who have returned from overseas, and the relatives of overseas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Chinese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nationals who reside in China, and ensure that they can all give full play to</w:t>
      </w:r>
      <w:r w:rsidRPr="0066053F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their unique strengths and perform their important roles. I am confident that all the</w:t>
      </w:r>
      <w:r w:rsidRPr="0066053F">
        <w:rPr>
          <w:rFonts w:ascii="Times New Roman" w:hAnsi="Times New Roman"/>
          <w:spacing w:val="-3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sons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daughters of the Chinese nation, both in and outside China, will forge</w:t>
      </w:r>
      <w:r w:rsidRPr="0066053F">
        <w:rPr>
          <w:rFonts w:ascii="Times New Roman" w:hAnsi="Times New Roman"/>
          <w:spacing w:val="-3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stronger bonds of</w:t>
      </w:r>
      <w:r w:rsidRPr="0066053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attachment.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ind w:right="321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各位代表！</w:t>
      </w:r>
    </w:p>
    <w:p w:rsidR="00154DFB" w:rsidRPr="0066053F" w:rsidRDefault="00154DFB">
      <w:pPr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321"/>
        <w:rPr>
          <w:rFonts w:ascii="Times New Roman" w:hAnsi="Times New Roman"/>
          <w:sz w:val="24"/>
          <w:szCs w:val="24"/>
          <w:lang w:eastAsia="zh-CN"/>
        </w:rPr>
      </w:pPr>
      <w:r w:rsidRPr="0066053F">
        <w:rPr>
          <w:rFonts w:ascii="Times New Roman" w:hAnsi="Times New Roman"/>
          <w:sz w:val="24"/>
          <w:szCs w:val="24"/>
          <w:lang w:eastAsia="zh-CN"/>
        </w:rPr>
        <w:t>Esteemed</w:t>
      </w:r>
      <w:r w:rsidRPr="0066053F">
        <w:rPr>
          <w:rFonts w:ascii="Times New Roman" w:hAnsi="Times New Roman"/>
          <w:spacing w:val="-6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Deputies,</w:t>
      </w:r>
    </w:p>
    <w:p w:rsidR="00154DFB" w:rsidRPr="0066053F" w:rsidRDefault="00154DFB">
      <w:pPr>
        <w:rPr>
          <w:rFonts w:ascii="Times New Roman" w:hAnsi="Times New Roman"/>
          <w:sz w:val="24"/>
          <w:szCs w:val="24"/>
          <w:lang w:eastAsia="zh-CN"/>
        </w:rPr>
      </w:pPr>
    </w:p>
    <w:p w:rsidR="00154DFB" w:rsidRPr="0066053F" w:rsidRDefault="00154DFB" w:rsidP="00426693">
      <w:pPr>
        <w:pStyle w:val="BodyText"/>
        <w:spacing w:line="237" w:lineRule="auto"/>
        <w:ind w:right="66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eastAsia="微软雅黑" w:hint="eastAsia"/>
          <w:lang w:eastAsia="zh-CN"/>
        </w:rPr>
        <w:t>过去一年，国防和军队改革取得重大突破，军队革命化现代化正规化建设取得新进展</w:t>
      </w:r>
      <w:r w:rsidRPr="0066053F">
        <w:rPr>
          <w:rFonts w:eastAsia="微软雅黑"/>
          <w:lang w:eastAsia="zh-CN"/>
        </w:rPr>
        <w:t xml:space="preserve"> </w:t>
      </w:r>
      <w:r w:rsidRPr="0066053F">
        <w:rPr>
          <w:rFonts w:eastAsia="微软雅黑" w:hint="eastAsia"/>
          <w:lang w:eastAsia="zh-CN"/>
        </w:rPr>
        <w:t>新成就。新的一年，我们要继续坚持以党在新形势下的强军目标为引领，推进政治建</w:t>
      </w:r>
      <w:r w:rsidRPr="0066053F">
        <w:rPr>
          <w:rFonts w:eastAsia="微软雅黑"/>
          <w:lang w:eastAsia="zh-CN"/>
        </w:rPr>
        <w:t xml:space="preserve"> </w:t>
      </w:r>
      <w:r w:rsidRPr="0066053F">
        <w:rPr>
          <w:rFonts w:eastAsia="微软雅黑" w:hint="eastAsia"/>
          <w:spacing w:val="2"/>
          <w:lang w:eastAsia="zh-CN"/>
        </w:rPr>
        <w:t>军、改革强军、依法治军，强化练兵备战，坚决有效维护国家主权、安全、发展利益。</w:t>
      </w:r>
      <w:r w:rsidRPr="0066053F">
        <w:rPr>
          <w:rFonts w:eastAsia="微软雅黑"/>
          <w:lang w:eastAsia="zh-CN"/>
        </w:rPr>
        <w:t xml:space="preserve"> </w:t>
      </w:r>
      <w:r w:rsidRPr="0066053F">
        <w:rPr>
          <w:rFonts w:eastAsia="微软雅黑" w:hint="eastAsia"/>
          <w:lang w:eastAsia="zh-CN"/>
        </w:rPr>
        <w:t>坚持党对军队的绝对领导，维护和贯彻军委主席负责制。持续深化国防和军队改革。</w:t>
      </w:r>
      <w:r w:rsidRPr="0066053F">
        <w:rPr>
          <w:rFonts w:eastAsia="微软雅黑"/>
          <w:lang w:eastAsia="zh-CN"/>
        </w:rPr>
        <w:t xml:space="preserve"> </w:t>
      </w:r>
      <w:r w:rsidRPr="0066053F">
        <w:rPr>
          <w:rFonts w:eastAsia="微软雅黑" w:hint="eastAsia"/>
          <w:lang w:eastAsia="zh-CN"/>
        </w:rPr>
        <w:t>强化海空边防管控，周密组织反恐维稳、国际维和、远海护航等重要行动。提高国防</w:t>
      </w:r>
      <w:r w:rsidRPr="0066053F">
        <w:rPr>
          <w:rFonts w:eastAsia="微软雅黑"/>
          <w:lang w:eastAsia="zh-CN"/>
        </w:rPr>
        <w:t xml:space="preserve"> </w:t>
      </w:r>
      <w:r w:rsidRPr="0066053F">
        <w:rPr>
          <w:rFonts w:eastAsia="微软雅黑" w:hint="eastAsia"/>
          <w:lang w:eastAsia="zh-CN"/>
        </w:rPr>
        <w:t>科技自主创新能力，加快现代后勤建设和装备发展。加强国防动员和后备力量建设。</w:t>
      </w:r>
      <w:r w:rsidRPr="0066053F">
        <w:rPr>
          <w:rFonts w:eastAsia="微软雅黑"/>
          <w:lang w:eastAsia="zh-CN"/>
        </w:rPr>
        <w:t xml:space="preserve"> </w:t>
      </w:r>
      <w:r w:rsidRPr="0066053F">
        <w:rPr>
          <w:rFonts w:eastAsia="微软雅黑" w:hint="eastAsia"/>
          <w:lang w:eastAsia="zh-CN"/>
        </w:rPr>
        <w:t>促进经济建设和国防建设协调、平衡、兼容发展，深化国防科技工业体制改革，推动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军民融合深度发展。各级政府要以更加扎实有力的举措，支持国防和军队改革建设，让军政军民团结之树根深、枝繁、叶茂！</w:t>
      </w:r>
    </w:p>
    <w:p w:rsidR="00154DFB" w:rsidRPr="0066053F" w:rsidRDefault="00154DFB">
      <w:pPr>
        <w:spacing w:before="15"/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198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Last year, we achieved major breakthroughs in the reform of national defense</w:t>
      </w:r>
      <w:r w:rsidRPr="0066053F">
        <w:rPr>
          <w:rFonts w:ascii="Times New Roman" w:hAnsi="Times New Roman"/>
          <w:spacing w:val="-2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the armed forces and made fresh progress and new achievements in our work</w:t>
      </w:r>
      <w:r w:rsidRPr="0066053F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to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make the military more revolutionary, modern, and</w:t>
      </w:r>
      <w:r w:rsidRPr="0066053F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well-structured.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This year, in pursuing the Party’s goal of strengthening the armed forces in a</w:t>
      </w:r>
      <w:r w:rsidRPr="0066053F"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new era, we will work to build them through political work, strengthen them</w:t>
      </w:r>
      <w:r w:rsidRPr="0066053F">
        <w:rPr>
          <w:rFonts w:ascii="Times New Roman" w:hAnsi="Times New Roman"/>
          <w:spacing w:val="-2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through reform, and ensure they are run by law. We will boost military training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preparedness, so as to ensure that the sovereignty, security, and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development interests of China are resolutely and effectively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safeguarded.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uphold the Party’s absolute leadership over the armed forces and uphold</w:t>
      </w:r>
      <w:r w:rsidRPr="0066053F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implement the system whereby the Chairman of the Central Military</w:t>
      </w:r>
      <w:r w:rsidRPr="0066053F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Commission assumes overall responsibility over military</w:t>
      </w:r>
      <w:r w:rsidRPr="0066053F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affairs.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22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continue to deepen reforms in national defense and the armed forces.</w:t>
      </w:r>
      <w:r w:rsidRPr="0066053F">
        <w:rPr>
          <w:rFonts w:ascii="Times New Roman" w:hAnsi="Times New Roman"/>
          <w:spacing w:val="-3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We will strengthen maritime and air defense as well as border control and ensure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that important operations related to countering terrorism, safeguarding</w:t>
      </w:r>
      <w:r w:rsidRPr="0066053F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stability, international peacekeeping, and providing escort in high seas are well</w:t>
      </w:r>
      <w:r w:rsidRPr="0066053F">
        <w:rPr>
          <w:rFonts w:ascii="Times New Roman" w:hAnsi="Times New Roman"/>
          <w:spacing w:val="-2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organized.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enhance our capacity for innovation in defense-related science</w:t>
      </w:r>
      <w:r w:rsidRPr="0066053F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technology and step up the development of advanced logistics and equipment.</w:t>
      </w:r>
      <w:r w:rsidRPr="0066053F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We will strengthen national defense mobilization and readiness of reserve forces. We</w:t>
      </w:r>
      <w:r w:rsidRPr="0066053F">
        <w:rPr>
          <w:rFonts w:ascii="Times New Roman" w:hAnsi="Times New Roman"/>
          <w:spacing w:val="-3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will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continue to promote coordinated, balanced, and compatible development of</w:t>
      </w:r>
      <w:r w:rsidRPr="0066053F"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economy and national defense, deepen structural reform of defense-related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science and technology industries, and intensify military-civilian</w:t>
      </w:r>
      <w:r w:rsidRPr="0066053F">
        <w:rPr>
          <w:rFonts w:ascii="Times New Roman" w:hAnsi="Times New Roman"/>
          <w:spacing w:val="-2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integration.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at every level of government should take more solid and vigorous steps</w:t>
      </w:r>
      <w:r w:rsidRPr="0066053F"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to support the reform and development of our national defense and armed</w:t>
      </w:r>
      <w:r w:rsidRPr="0066053F">
        <w:rPr>
          <w:rFonts w:ascii="Times New Roman" w:hAnsi="Times New Roman"/>
          <w:spacing w:val="-3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forces.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5"/>
        <w:ind w:right="403"/>
        <w:jc w:val="both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should see that the tree of unity between the military and the government</w:t>
      </w:r>
      <w:r w:rsidRPr="0066053F">
        <w:rPr>
          <w:rFonts w:ascii="Times New Roman" w:hAnsi="Times New Roman"/>
          <w:spacing w:val="-2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between the military and the people continues to grow deep roots and is always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 blossom.</w:t>
      </w:r>
    </w:p>
    <w:p w:rsidR="00154DFB" w:rsidRDefault="00154DFB">
      <w:pPr>
        <w:pStyle w:val="BodyText"/>
        <w:spacing w:line="335" w:lineRule="exact"/>
        <w:ind w:right="321"/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spacing w:line="335" w:lineRule="exact"/>
        <w:ind w:right="321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各位代表！</w:t>
      </w:r>
    </w:p>
    <w:p w:rsidR="00154DFB" w:rsidRPr="0066053F" w:rsidRDefault="00154DFB">
      <w:pPr>
        <w:spacing w:before="1"/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321"/>
        <w:rPr>
          <w:rFonts w:ascii="Times New Roman" w:hAnsi="Times New Roman"/>
          <w:sz w:val="24"/>
          <w:szCs w:val="24"/>
          <w:lang w:eastAsia="zh-CN"/>
        </w:rPr>
      </w:pPr>
      <w:r w:rsidRPr="0066053F">
        <w:rPr>
          <w:rFonts w:ascii="Times New Roman" w:hAnsi="Times New Roman"/>
          <w:sz w:val="24"/>
          <w:szCs w:val="24"/>
          <w:lang w:eastAsia="zh-CN"/>
        </w:rPr>
        <w:t>Esteemed</w:t>
      </w:r>
      <w:r w:rsidRPr="0066053F">
        <w:rPr>
          <w:rFonts w:ascii="Times New Roman" w:hAnsi="Times New Roman"/>
          <w:spacing w:val="-6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Deputies,</w:t>
      </w:r>
    </w:p>
    <w:p w:rsidR="00154DFB" w:rsidRPr="0066053F" w:rsidRDefault="00154DFB">
      <w:pPr>
        <w:rPr>
          <w:rFonts w:ascii="Times New Roman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spacing w:line="237" w:lineRule="auto"/>
        <w:ind w:right="66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我们要继续全面准确贯彻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>“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一国两制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>”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、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>“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港人治港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>”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、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>“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澳人治澳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>”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、高度自治的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方针，严格依照宪法和基本法办事，确保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>“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一国两制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>”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在香港、澳门实践不动摇、不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pacing w:val="2"/>
          <w:sz w:val="24"/>
          <w:szCs w:val="24"/>
          <w:lang w:eastAsia="zh-CN"/>
        </w:rPr>
        <w:t>走样、不变形。全力支持香港、澳门特别行政区行政长官和政府依法施政，发展经济、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改善民生、推进民主、促进和谐。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>“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港独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>”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是没有出路的。要推动内地与港澳深化合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作，研究制定粤港澳大湾区城市群发展规划，发挥港澳独特优势，提升在国家经济发</w:t>
      </w:r>
      <w:r w:rsidRPr="0066053F">
        <w:rPr>
          <w:rFonts w:ascii="Times New Roman" w:eastAsia="微软雅黑" w:hAnsi="Times New Roman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展和对外开放中的地位与功能。我们对香港、澳门保持长期繁荣稳定始终充满信心。</w:t>
      </w:r>
    </w:p>
    <w:p w:rsidR="00154DFB" w:rsidRPr="0066053F" w:rsidRDefault="00154DFB">
      <w:pPr>
        <w:spacing w:before="1"/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253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continue to implement, both to the letter and in spirit, the principle of</w:t>
      </w:r>
      <w:r w:rsidRPr="0066053F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“one country, two systems,” under which the people of Hong Kong govern Hong Kong,</w:t>
      </w:r>
      <w:r w:rsidRPr="0066053F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 people of Macao govern Macao, and both regions enjoy a high degree of</w:t>
      </w:r>
      <w:r w:rsidRPr="0066053F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autonomy. We will continue to act in strict compliance with China’s Constitution and the</w:t>
      </w:r>
      <w:r w:rsidRPr="0066053F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basic laws of the Hong Kong and Macao special administrative regions; and we will</w:t>
      </w:r>
      <w:r w:rsidRPr="0066053F">
        <w:rPr>
          <w:rFonts w:ascii="Times New Roman" w:hAnsi="Times New Roman"/>
          <w:spacing w:val="-2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ensure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that the principle of “one country, two systems” is steadfastly applied in Hong</w:t>
      </w:r>
      <w:r w:rsidRPr="0066053F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Kong and Macao without being bent or</w:t>
      </w:r>
      <w:r w:rsidRPr="0066053F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distorted.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5"/>
        <w:ind w:right="321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pledge our full support to the chief executives and governments of the</w:t>
      </w:r>
      <w:r w:rsidRPr="0066053F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two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regions in exercising law-based governance, growing their economies,</w:t>
      </w:r>
      <w:r w:rsidRPr="0066053F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improving people’s wellbeing, advancing democracy, and promoting social harmony. The</w:t>
      </w:r>
      <w:r w:rsidRPr="0066053F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notion of Hong Kong independence will lead</w:t>
      </w:r>
      <w:r w:rsidRPr="0066053F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nowhere.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483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promote closer cooperation between the mainland and Hong Kong</w:t>
      </w:r>
      <w:r w:rsidRPr="0066053F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Macao. We will draw up a plan for the development of a city cluster in</w:t>
      </w:r>
      <w:r w:rsidRPr="0066053F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Guangdong-Hong Kong-Macao Greater Bay Area, give full play to the</w:t>
      </w:r>
      <w:r w:rsidRPr="0066053F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distinctive strengths of Hong Kong and Macao, and elevate their positions and roles in</w:t>
      </w:r>
      <w:r w:rsidRPr="0066053F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China’s economic development and opening up. We have always had full confidence</w:t>
      </w:r>
      <w:r w:rsidRPr="0066053F"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about ensuring lasting prosperity and stability m Hong Kong and</w:t>
      </w:r>
      <w:r w:rsidRPr="0066053F">
        <w:rPr>
          <w:rFonts w:ascii="Times New Roman" w:hAnsi="Times New Roman"/>
          <w:spacing w:val="-3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Macao.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 w:rsidP="00426693">
      <w:pPr>
        <w:pStyle w:val="BodyText"/>
        <w:spacing w:line="376" w:lineRule="exact"/>
        <w:ind w:right="66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eastAsia="微软雅黑" w:hint="eastAsia"/>
          <w:lang w:eastAsia="zh-CN"/>
        </w:rPr>
        <w:t>我们要深入贯彻对台工作大政方针，坚持一个中国原则，维护</w:t>
      </w:r>
      <w:r w:rsidRPr="0066053F">
        <w:rPr>
          <w:rFonts w:eastAsia="微软雅黑"/>
          <w:lang w:eastAsia="zh-CN"/>
        </w:rPr>
        <w:t>“</w:t>
      </w:r>
      <w:r w:rsidRPr="0066053F">
        <w:rPr>
          <w:rFonts w:eastAsia="微软雅黑" w:hint="eastAsia"/>
          <w:lang w:eastAsia="zh-CN"/>
        </w:rPr>
        <w:t>九二共识</w:t>
      </w:r>
      <w:r w:rsidRPr="0066053F">
        <w:rPr>
          <w:rFonts w:eastAsia="微软雅黑"/>
          <w:lang w:eastAsia="zh-CN"/>
        </w:rPr>
        <w:t>”</w:t>
      </w:r>
      <w:r w:rsidRPr="0066053F">
        <w:rPr>
          <w:rFonts w:eastAsia="微软雅黑" w:hint="eastAsia"/>
          <w:lang w:eastAsia="zh-CN"/>
        </w:rPr>
        <w:t>共同政治</w:t>
      </w:r>
      <w:r w:rsidRPr="0066053F">
        <w:rPr>
          <w:rFonts w:eastAsia="微软雅黑"/>
          <w:lang w:eastAsia="zh-CN"/>
        </w:rPr>
        <w:t xml:space="preserve"> </w:t>
      </w:r>
      <w:r w:rsidRPr="0066053F">
        <w:rPr>
          <w:rFonts w:eastAsia="微软雅黑" w:hint="eastAsia"/>
          <w:lang w:eastAsia="zh-CN"/>
        </w:rPr>
        <w:t>基础，维护国家主权和领土完整，维护两岸关系和平发展和台海和平稳定。坚决反对</w:t>
      </w:r>
      <w:r w:rsidRPr="0066053F">
        <w:rPr>
          <w:rFonts w:eastAsia="微软雅黑"/>
          <w:lang w:eastAsia="zh-CN"/>
        </w:rPr>
        <w:t xml:space="preserve"> </w:t>
      </w:r>
      <w:r w:rsidRPr="0066053F">
        <w:rPr>
          <w:rFonts w:eastAsia="微软雅黑" w:hint="eastAsia"/>
          <w:lang w:eastAsia="zh-CN"/>
        </w:rPr>
        <w:t>和遏制</w:t>
      </w:r>
      <w:r w:rsidRPr="0066053F">
        <w:rPr>
          <w:rFonts w:eastAsia="微软雅黑"/>
          <w:lang w:eastAsia="zh-CN"/>
        </w:rPr>
        <w:t>“</w:t>
      </w:r>
      <w:r w:rsidRPr="0066053F">
        <w:rPr>
          <w:rFonts w:eastAsia="微软雅黑" w:hint="eastAsia"/>
          <w:lang w:eastAsia="zh-CN"/>
        </w:rPr>
        <w:t>台独</w:t>
      </w:r>
      <w:r w:rsidRPr="0066053F">
        <w:rPr>
          <w:rFonts w:eastAsia="微软雅黑"/>
          <w:lang w:eastAsia="zh-CN"/>
        </w:rPr>
        <w:t>”</w:t>
      </w:r>
      <w:r w:rsidRPr="0066053F">
        <w:rPr>
          <w:rFonts w:eastAsia="微软雅黑" w:hint="eastAsia"/>
          <w:lang w:eastAsia="zh-CN"/>
        </w:rPr>
        <w:t>分裂活动，绝不允许任何人以任何形式、任何名义把台湾从祖国分裂</w:t>
      </w:r>
      <w:r w:rsidRPr="0066053F">
        <w:rPr>
          <w:rFonts w:eastAsia="微软雅黑"/>
          <w:lang w:eastAsia="zh-CN"/>
        </w:rPr>
        <w:t xml:space="preserve"> </w:t>
      </w:r>
      <w:r w:rsidRPr="0066053F">
        <w:rPr>
          <w:rFonts w:eastAsia="微软雅黑" w:hint="eastAsia"/>
          <w:spacing w:val="2"/>
          <w:lang w:eastAsia="zh-CN"/>
        </w:rPr>
        <w:t>出去。要持续推进两岸经济社会融合发展，为台湾同胞尤其是青年在大陆学习、就业、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创业、生活提供更多便利。两岸同胞要共担民族大义，坚定不移推动祖国和平统一进程，共同创造所有中国人的幸福生活和美好明天。</w:t>
      </w:r>
    </w:p>
    <w:p w:rsidR="00154DFB" w:rsidRPr="0066053F" w:rsidRDefault="00154DFB">
      <w:pPr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249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thoroughly implement the policies on our work related to Taiwan, uphold</w:t>
      </w:r>
      <w:r w:rsidRPr="0066053F">
        <w:rPr>
          <w:rFonts w:ascii="Times New Roman" w:hAnsi="Times New Roman"/>
          <w:spacing w:val="-2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 one-China principle, and safeguard the 1992 Consensus as our common</w:t>
      </w:r>
      <w:r w:rsidRPr="0066053F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political foundation. We will protect China’s sovereignty and territorial integrity, maintain</w:t>
      </w:r>
      <w:r w:rsidRPr="0066053F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 peaceful growth of cross-Straits relations, and safeguard peace and stability in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 Taiwan Straits. We will resolutely oppose and contain separatist activities for</w:t>
      </w:r>
      <w:r w:rsidRPr="0066053F">
        <w:rPr>
          <w:rFonts w:ascii="Times New Roman" w:hAnsi="Times New Roman"/>
          <w:spacing w:val="-3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Taiwan independence. We will never tolerate any activity, in any form or name,</w:t>
      </w:r>
      <w:r w:rsidRPr="0066053F"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which attempts to separate Taiwan from the</w:t>
      </w:r>
      <w:r w:rsidRPr="0066053F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motherland.</w:t>
      </w:r>
    </w:p>
    <w:p w:rsidR="00154DFB" w:rsidRPr="0066053F" w:rsidRDefault="00154DFB">
      <w:pPr>
        <w:pStyle w:val="BodyText"/>
        <w:spacing w:before="135"/>
        <w:ind w:right="200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continue to advance integrated economic and social development</w:t>
      </w:r>
      <w:r w:rsidRPr="0066053F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between the two sides of the Straits, and make it more convenient for our fellow</w:t>
      </w:r>
      <w:r w:rsidRPr="0066053F">
        <w:rPr>
          <w:rFonts w:ascii="Times New Roman" w:hAnsi="Times New Roman"/>
          <w:spacing w:val="-3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countrymen and women in Taiwan, particularly young people, to study, work, and live on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the mainland. People on both sides of the Taiwan Straits should keep in mind the</w:t>
      </w:r>
      <w:r w:rsidRPr="0066053F">
        <w:rPr>
          <w:rFonts w:ascii="Times New Roman" w:hAnsi="Times New Roman"/>
          <w:spacing w:val="-33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greater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interests of the nation, firmly advance peaceful reunification of China, and</w:t>
      </w:r>
      <w:r w:rsidRPr="0066053F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jointly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create better lives and a bright future for all</w:t>
      </w:r>
      <w:r w:rsidRPr="0066053F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Chinese.</w:t>
      </w:r>
    </w:p>
    <w:p w:rsidR="00154DFB" w:rsidRPr="0066053F" w:rsidRDefault="00154DFB">
      <w:pPr>
        <w:spacing w:before="5"/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ind w:right="267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各位代表！</w:t>
      </w:r>
    </w:p>
    <w:p w:rsidR="00154DFB" w:rsidRPr="0066053F" w:rsidRDefault="00154DFB">
      <w:pPr>
        <w:spacing w:before="1"/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267"/>
        <w:rPr>
          <w:rFonts w:ascii="Times New Roman" w:hAnsi="Times New Roman"/>
          <w:sz w:val="24"/>
          <w:szCs w:val="24"/>
          <w:lang w:eastAsia="zh-CN"/>
        </w:rPr>
      </w:pPr>
      <w:r w:rsidRPr="0066053F">
        <w:rPr>
          <w:rFonts w:ascii="Times New Roman" w:hAnsi="Times New Roman"/>
          <w:sz w:val="24"/>
          <w:szCs w:val="24"/>
          <w:lang w:eastAsia="zh-CN"/>
        </w:rPr>
        <w:t>Esteemed</w:t>
      </w:r>
      <w:r w:rsidRPr="0066053F">
        <w:rPr>
          <w:rFonts w:ascii="Times New Roman" w:hAnsi="Times New Roman"/>
          <w:spacing w:val="-6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Deputies,</w:t>
      </w:r>
    </w:p>
    <w:p w:rsidR="00154DFB" w:rsidRPr="0066053F" w:rsidRDefault="00154DFB">
      <w:pPr>
        <w:rPr>
          <w:rFonts w:ascii="Times New Roman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spacing w:line="237" w:lineRule="auto"/>
        <w:ind w:right="343"/>
        <w:jc w:val="both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Times New Roman" w:hint="eastAsia"/>
          <w:spacing w:val="-1"/>
          <w:sz w:val="24"/>
          <w:szCs w:val="24"/>
          <w:lang w:eastAsia="zh-CN"/>
        </w:rPr>
        <w:t>面对世界政治经济格局的深刻变化，中国将始终站在和平稳定一边，站在公道正义一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pacing w:val="-1"/>
          <w:sz w:val="24"/>
          <w:szCs w:val="24"/>
          <w:lang w:eastAsia="zh-CN"/>
        </w:rPr>
        <w:t>边，做世界和平的建设者、全球发展的贡献者、国际秩序的维护者。我们将坚定不移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pacing w:val="-1"/>
          <w:sz w:val="24"/>
          <w:szCs w:val="24"/>
          <w:lang w:eastAsia="zh-CN"/>
        </w:rPr>
        <w:t>走和平发展道路，坚决维护多边体制的权威性和有效性，反对各种形式的保护主义，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pacing w:val="-1"/>
          <w:sz w:val="24"/>
          <w:szCs w:val="24"/>
          <w:lang w:eastAsia="zh-CN"/>
        </w:rPr>
        <w:t>深入参与全球治理进程，引导经济全球化朝着更加包容互惠、公正合理的方向发展。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pacing w:val="-1"/>
          <w:sz w:val="24"/>
          <w:szCs w:val="24"/>
          <w:lang w:eastAsia="zh-CN"/>
        </w:rPr>
        <w:t>推动构筑总体稳定、均衡发展的大国关系框架，着力营造睦邻互信、共同发展的周边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pacing w:val="-1"/>
          <w:sz w:val="24"/>
          <w:szCs w:val="24"/>
          <w:lang w:eastAsia="zh-CN"/>
        </w:rPr>
        <w:t>环境，全面提升同发展中国家合作水平，积极提供解决全球性和地区执点问题的建设</w:t>
      </w:r>
      <w:r w:rsidRPr="0066053F">
        <w:rPr>
          <w:rFonts w:ascii="Times New Roman" w:eastAsia="微软雅黑" w:hAnsi="Times New Roman"/>
          <w:spacing w:val="-36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pacing w:val="-1"/>
          <w:sz w:val="24"/>
          <w:szCs w:val="24"/>
          <w:lang w:eastAsia="zh-CN"/>
        </w:rPr>
        <w:t>性方案。加快完善海外权益保护机制和能力建设。我们愿与国际社会一道，致力构建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以合作共赢为核心的新型国际关系，为打造人类命运共同体作出新的贡献。</w:t>
      </w:r>
    </w:p>
    <w:p w:rsidR="00154DFB" w:rsidRPr="0066053F" w:rsidRDefault="00154DFB">
      <w:pPr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426693" w:rsidRDefault="00154DFB">
      <w:pPr>
        <w:pStyle w:val="BodyText"/>
        <w:ind w:right="113"/>
        <w:rPr>
          <w:rFonts w:ascii="Times New Roman" w:hAnsi="Times New Roman"/>
          <w:sz w:val="24"/>
          <w:szCs w:val="24"/>
        </w:rPr>
      </w:pPr>
      <w:r w:rsidRPr="00426693">
        <w:rPr>
          <w:rFonts w:ascii="Times New Roman" w:hAnsi="Times New Roman"/>
          <w:sz w:val="24"/>
          <w:szCs w:val="24"/>
        </w:rPr>
        <w:t>In the face of profound changes in the international political and economic landscape, China will always stand on the side of peace and stability, will forever be</w:t>
      </w:r>
      <w:r w:rsidRPr="00426693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426693">
        <w:rPr>
          <w:rFonts w:ascii="Times New Roman" w:hAnsi="Times New Roman"/>
          <w:sz w:val="24"/>
          <w:szCs w:val="24"/>
        </w:rPr>
        <w:t>committed  to equity and justice, and will always work for world peace, contribute to</w:t>
      </w:r>
      <w:r w:rsidRPr="00426693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426693">
        <w:rPr>
          <w:rFonts w:ascii="Times New Roman" w:hAnsi="Times New Roman"/>
          <w:sz w:val="24"/>
          <w:szCs w:val="24"/>
        </w:rPr>
        <w:t>global development, and uphold the international order. We will keep to the path</w:t>
      </w:r>
      <w:r w:rsidRPr="00426693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426693">
        <w:rPr>
          <w:rFonts w:ascii="Times New Roman" w:hAnsi="Times New Roman"/>
          <w:sz w:val="24"/>
          <w:szCs w:val="24"/>
        </w:rPr>
        <w:t>of</w:t>
      </w:r>
    </w:p>
    <w:p w:rsidR="00154DFB" w:rsidRPr="00426693" w:rsidRDefault="00154DFB" w:rsidP="00426693">
      <w:pPr>
        <w:pStyle w:val="BodyText"/>
        <w:ind w:right="113"/>
        <w:rPr>
          <w:rFonts w:ascii="Times New Roman" w:hAnsi="Times New Roman"/>
          <w:sz w:val="24"/>
          <w:szCs w:val="24"/>
        </w:rPr>
      </w:pPr>
      <w:r w:rsidRPr="00426693">
        <w:rPr>
          <w:rFonts w:ascii="Times New Roman" w:hAnsi="Times New Roman"/>
          <w:sz w:val="24"/>
          <w:szCs w:val="24"/>
        </w:rPr>
        <w:t>peaceful development; firmly uphold the authority of the multilateral architecture</w:t>
      </w:r>
      <w:r w:rsidRPr="00426693">
        <w:rPr>
          <w:rFonts w:ascii="Times New Roman" w:hAnsi="Times New Roman"/>
          <w:spacing w:val="-32"/>
          <w:sz w:val="24"/>
          <w:szCs w:val="24"/>
        </w:rPr>
        <w:t xml:space="preserve"> </w:t>
      </w:r>
      <w:r w:rsidRPr="00426693">
        <w:rPr>
          <w:rFonts w:ascii="Times New Roman" w:hAnsi="Times New Roman"/>
          <w:sz w:val="24"/>
          <w:szCs w:val="24"/>
        </w:rPr>
        <w:t>and see that it works effectively; oppose protectionism in its different forms;</w:t>
      </w:r>
      <w:r w:rsidRPr="00426693">
        <w:rPr>
          <w:rFonts w:ascii="Times New Roman" w:hAnsi="Times New Roman"/>
          <w:spacing w:val="-28"/>
          <w:sz w:val="24"/>
          <w:szCs w:val="24"/>
        </w:rPr>
        <w:t xml:space="preserve"> </w:t>
      </w:r>
      <w:r w:rsidRPr="00426693">
        <w:rPr>
          <w:rFonts w:ascii="Times New Roman" w:hAnsi="Times New Roman"/>
          <w:sz w:val="24"/>
          <w:szCs w:val="24"/>
        </w:rPr>
        <w:t>become</w:t>
      </w:r>
      <w:r w:rsidRPr="00426693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426693">
        <w:rPr>
          <w:rFonts w:ascii="Times New Roman" w:hAnsi="Times New Roman"/>
          <w:sz w:val="24"/>
          <w:szCs w:val="24"/>
        </w:rPr>
        <w:t>more involved in global governance; and steer economic globalization to see</w:t>
      </w:r>
      <w:r w:rsidRPr="00426693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426693">
        <w:rPr>
          <w:rFonts w:ascii="Times New Roman" w:hAnsi="Times New Roman"/>
          <w:sz w:val="24"/>
          <w:szCs w:val="24"/>
        </w:rPr>
        <w:t>it become more inclusive, mutually beneficial, and</w:t>
      </w:r>
      <w:r w:rsidRPr="00426693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426693">
        <w:rPr>
          <w:rFonts w:ascii="Times New Roman" w:hAnsi="Times New Roman"/>
          <w:sz w:val="24"/>
          <w:szCs w:val="24"/>
        </w:rPr>
        <w:t>equitable.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4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We will contribute to a framework that ensures the overall stability and</w:t>
      </w:r>
      <w:r w:rsidRPr="0066053F">
        <w:rPr>
          <w:rFonts w:ascii="Times New Roman" w:hAnsi="Times New Roman"/>
          <w:spacing w:val="-3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balanced development of relations between major countries. We will endeavor to foster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 neighboring environment that enhances mutual trust and common</w:t>
      </w:r>
      <w:r w:rsidRPr="0066053F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development between China and its neighbors, upgrade cooperation with all other</w:t>
      </w:r>
      <w:r w:rsidRPr="0066053F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developing countries in all fields, and offer constructive proposals for addressing global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regional hotspot issues. We will intensify efforts to improve our mechanisms</w:t>
      </w:r>
      <w:r w:rsidRPr="0066053F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capacity for protecting China’s rights and interests</w:t>
      </w:r>
      <w:r w:rsidRPr="0066053F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overseas.</w:t>
      </w:r>
    </w:p>
    <w:p w:rsidR="00154DFB" w:rsidRPr="0066053F" w:rsidRDefault="00154DFB">
      <w:pPr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spacing w:before="135"/>
        <w:ind w:right="22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China is ready to join hands with the international community and build a new</w:t>
      </w:r>
      <w:r w:rsidRPr="0066053F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type of international relations based on cooperation and mutual benefit and make</w:t>
      </w:r>
      <w:r w:rsidRPr="0066053F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new contributions to building a community of shared future for all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humankind.</w:t>
      </w:r>
    </w:p>
    <w:p w:rsidR="00154DFB" w:rsidRPr="0066053F" w:rsidRDefault="00154DFB">
      <w:pPr>
        <w:spacing w:before="5"/>
        <w:rPr>
          <w:rFonts w:ascii="Times New Roman" w:hAnsi="Times New Roman"/>
          <w:sz w:val="24"/>
          <w:szCs w:val="24"/>
        </w:rPr>
      </w:pPr>
    </w:p>
    <w:p w:rsidR="00154DFB" w:rsidRPr="0066053F" w:rsidRDefault="00154DFB">
      <w:pPr>
        <w:pStyle w:val="BodyText"/>
        <w:ind w:right="156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各位代表！</w:t>
      </w:r>
    </w:p>
    <w:p w:rsidR="00154DFB" w:rsidRPr="0066053F" w:rsidRDefault="00154DFB">
      <w:pPr>
        <w:spacing w:before="1"/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156"/>
        <w:rPr>
          <w:rFonts w:ascii="Times New Roman" w:hAnsi="Times New Roman"/>
          <w:sz w:val="24"/>
          <w:szCs w:val="24"/>
          <w:lang w:eastAsia="zh-CN"/>
        </w:rPr>
      </w:pPr>
      <w:r w:rsidRPr="0066053F">
        <w:rPr>
          <w:rFonts w:ascii="Times New Roman" w:hAnsi="Times New Roman"/>
          <w:sz w:val="24"/>
          <w:szCs w:val="24"/>
          <w:lang w:eastAsia="zh-CN"/>
        </w:rPr>
        <w:t>Esteemed</w:t>
      </w:r>
      <w:r w:rsidRPr="0066053F">
        <w:rPr>
          <w:rFonts w:ascii="Times New Roman" w:hAnsi="Times New Roman"/>
          <w:spacing w:val="-6"/>
          <w:sz w:val="24"/>
          <w:szCs w:val="24"/>
          <w:lang w:eastAsia="zh-CN"/>
        </w:rPr>
        <w:t xml:space="preserve"> </w:t>
      </w:r>
      <w:r w:rsidRPr="0066053F">
        <w:rPr>
          <w:rFonts w:ascii="Times New Roman" w:hAnsi="Times New Roman"/>
          <w:sz w:val="24"/>
          <w:szCs w:val="24"/>
          <w:lang w:eastAsia="zh-CN"/>
        </w:rPr>
        <w:t>Deputies,</w:t>
      </w:r>
    </w:p>
    <w:p w:rsidR="00154DFB" w:rsidRPr="0066053F" w:rsidRDefault="00154DFB">
      <w:pPr>
        <w:spacing w:before="9"/>
        <w:rPr>
          <w:rFonts w:ascii="Times New Roman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spacing w:line="237" w:lineRule="auto"/>
        <w:ind w:right="303"/>
        <w:jc w:val="both"/>
        <w:rPr>
          <w:rFonts w:ascii="Times New Roman" w:eastAsia="微软雅黑" w:hAnsi="Times New Roman"/>
          <w:sz w:val="24"/>
          <w:szCs w:val="24"/>
          <w:lang w:eastAsia="zh-CN"/>
        </w:rPr>
      </w:pPr>
      <w:r w:rsidRPr="0066053F">
        <w:rPr>
          <w:rFonts w:ascii="Times New Roman" w:eastAsia="微软雅黑" w:hAnsi="Times New Roman" w:hint="eastAsia"/>
          <w:spacing w:val="-1"/>
          <w:sz w:val="24"/>
          <w:szCs w:val="24"/>
          <w:lang w:eastAsia="zh-CN"/>
        </w:rPr>
        <w:t>使命重在担当，实干铸就辉煌。我们要更加紧密地团结在以习近平同志为核心的党中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pacing w:val="-1"/>
          <w:sz w:val="24"/>
          <w:szCs w:val="24"/>
          <w:lang w:eastAsia="zh-CN"/>
        </w:rPr>
        <w:t>央周围，同心同德，开拓进取，努力完成今年经济社会发展目标任务，为实现</w:t>
      </w:r>
      <w:r w:rsidRPr="0066053F">
        <w:rPr>
          <w:rFonts w:ascii="Times New Roman" w:eastAsia="微软雅黑" w:hAnsi="Times New Roman"/>
          <w:spacing w:val="-1"/>
          <w:sz w:val="24"/>
          <w:szCs w:val="24"/>
          <w:lang w:eastAsia="zh-CN"/>
        </w:rPr>
        <w:t>“</w:t>
      </w:r>
      <w:r w:rsidRPr="0066053F">
        <w:rPr>
          <w:rFonts w:ascii="Times New Roman" w:eastAsia="微软雅黑" w:hAnsi="Times New Roman" w:hint="eastAsia"/>
          <w:spacing w:val="-1"/>
          <w:sz w:val="24"/>
          <w:szCs w:val="24"/>
          <w:lang w:eastAsia="zh-CN"/>
        </w:rPr>
        <w:t>两个</w:t>
      </w:r>
      <w:r w:rsidRPr="0066053F">
        <w:rPr>
          <w:rFonts w:ascii="Times New Roman" w:eastAsia="微软雅黑" w:hAnsi="Times New Roman"/>
          <w:spacing w:val="-35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pacing w:val="-1"/>
          <w:sz w:val="24"/>
          <w:szCs w:val="24"/>
          <w:lang w:eastAsia="zh-CN"/>
        </w:rPr>
        <w:t>一百年</w:t>
      </w:r>
      <w:r w:rsidRPr="0066053F">
        <w:rPr>
          <w:rFonts w:ascii="Times New Roman" w:eastAsia="微软雅黑" w:hAnsi="Times New Roman"/>
          <w:spacing w:val="-1"/>
          <w:sz w:val="24"/>
          <w:szCs w:val="24"/>
          <w:lang w:eastAsia="zh-CN"/>
        </w:rPr>
        <w:t>”</w:t>
      </w:r>
      <w:r w:rsidRPr="0066053F">
        <w:rPr>
          <w:rFonts w:ascii="Times New Roman" w:eastAsia="微软雅黑" w:hAnsi="Times New Roman" w:hint="eastAsia"/>
          <w:spacing w:val="-1"/>
          <w:sz w:val="24"/>
          <w:szCs w:val="24"/>
          <w:lang w:eastAsia="zh-CN"/>
        </w:rPr>
        <w:t>宏伟目标、建设富强民主文明和谐的社会主义现代化国家、实现中华民族伟</w:t>
      </w:r>
      <w:r w:rsidRPr="0066053F">
        <w:rPr>
          <w:rFonts w:ascii="Times New Roman" w:eastAsia="微软雅黑" w:hAnsi="Times New Roman"/>
          <w:spacing w:val="-36"/>
          <w:sz w:val="24"/>
          <w:szCs w:val="24"/>
          <w:lang w:eastAsia="zh-CN"/>
        </w:rPr>
        <w:t xml:space="preserve"> </w:t>
      </w:r>
      <w:r w:rsidRPr="0066053F">
        <w:rPr>
          <w:rFonts w:ascii="Times New Roman" w:eastAsia="微软雅黑" w:hAnsi="Times New Roman" w:hint="eastAsia"/>
          <w:sz w:val="24"/>
          <w:szCs w:val="24"/>
          <w:lang w:eastAsia="zh-CN"/>
        </w:rPr>
        <w:t>大复兴的中国梦而不懈奋斗！</w:t>
      </w:r>
    </w:p>
    <w:p w:rsidR="00154DFB" w:rsidRPr="0066053F" w:rsidRDefault="00154DFB">
      <w:pPr>
        <w:rPr>
          <w:rFonts w:ascii="Times New Roman" w:eastAsia="微软雅黑" w:hAnsi="Times New Roman"/>
          <w:sz w:val="24"/>
          <w:szCs w:val="24"/>
          <w:lang w:eastAsia="zh-CN"/>
        </w:rPr>
      </w:pPr>
    </w:p>
    <w:p w:rsidR="00154DFB" w:rsidRPr="0066053F" w:rsidRDefault="00154DFB">
      <w:pPr>
        <w:pStyle w:val="BodyText"/>
        <w:ind w:right="156"/>
        <w:rPr>
          <w:rFonts w:ascii="Times New Roman" w:hAnsi="Times New Roman"/>
          <w:sz w:val="24"/>
          <w:szCs w:val="24"/>
        </w:rPr>
      </w:pPr>
      <w:r w:rsidRPr="0066053F">
        <w:rPr>
          <w:rFonts w:ascii="Times New Roman" w:hAnsi="Times New Roman"/>
          <w:sz w:val="24"/>
          <w:szCs w:val="24"/>
        </w:rPr>
        <w:t>A new historical mission awaits us, and with hard work we will achieve great</w:t>
      </w:r>
      <w:r w:rsidRPr="0066053F">
        <w:rPr>
          <w:rFonts w:ascii="Times New Roman" w:hAnsi="Times New Roman"/>
          <w:spacing w:val="-3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success.</w:t>
      </w:r>
      <w:r w:rsidRPr="0066053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We will rally even closer around the Party Central Committee with Comrade</w:t>
      </w:r>
      <w:r w:rsidRPr="0066053F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Xi  Jinping at its core, and work hard with one mind and an enterprising spirit to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fulfill this year’s economic and social development tasks and targets. Let us work</w:t>
      </w:r>
      <w:r w:rsidRPr="0066053F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with tireless dedication to achieve the two centenary goals, build China into a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modern socialist country that is prosperous, strong, democratic, culturally advanced,</w:t>
      </w:r>
      <w:r w:rsidRPr="0066053F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and harmonious, and realize the Chinese Dream of national</w:t>
      </w:r>
      <w:r w:rsidRPr="0066053F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66053F">
        <w:rPr>
          <w:rFonts w:ascii="Times New Roman" w:hAnsi="Times New Roman"/>
          <w:sz w:val="24"/>
          <w:szCs w:val="24"/>
        </w:rPr>
        <w:t>rejuvenation.</w:t>
      </w:r>
    </w:p>
    <w:sectPr w:rsidR="00154DFB" w:rsidRPr="0066053F" w:rsidSect="003F7834">
      <w:pgSz w:w="11910" w:h="16840"/>
      <w:pgMar w:top="1720" w:right="1660" w:bottom="280" w:left="1660" w:header="708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4DFB" w:rsidRDefault="00154DFB" w:rsidP="003F7834">
      <w:r>
        <w:separator/>
      </w:r>
    </w:p>
  </w:endnote>
  <w:endnote w:type="continuationSeparator" w:id="0">
    <w:p w:rsidR="00154DFB" w:rsidRDefault="00154DFB" w:rsidP="003F78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altName w:val="????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4DFB" w:rsidRDefault="00154DFB" w:rsidP="003F7834">
      <w:r>
        <w:separator/>
      </w:r>
    </w:p>
  </w:footnote>
  <w:footnote w:type="continuationSeparator" w:id="0">
    <w:p w:rsidR="00154DFB" w:rsidRDefault="00154DFB" w:rsidP="003F78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DFB" w:rsidRDefault="00154DFB">
    <w:pPr>
      <w:spacing w:line="14" w:lineRule="auto"/>
      <w:rPr>
        <w:sz w:val="20"/>
        <w:szCs w:val="20"/>
      </w:rPr>
    </w:pPr>
    <w:r>
      <w:rPr>
        <w:rFonts w:hint="eastAsia"/>
        <w:sz w:val="20"/>
        <w:szCs w:val="20"/>
        <w:lang w:eastAsia="zh-CN"/>
      </w:rPr>
      <w:t>力英语网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E5497"/>
    <w:multiLevelType w:val="hybridMultilevel"/>
    <w:tmpl w:val="FFFFFFFF"/>
    <w:lvl w:ilvl="0" w:tplc="F5DC962C">
      <w:start w:val="1"/>
      <w:numFmt w:val="decimal"/>
      <w:lvlText w:val="%1."/>
      <w:lvlJc w:val="left"/>
      <w:pPr>
        <w:ind w:left="140" w:hanging="257"/>
      </w:pPr>
      <w:rPr>
        <w:rFonts w:ascii="Tahoma" w:eastAsia="Times New Roman" w:hAnsi="Tahoma" w:cs="Times New Roman" w:hint="default"/>
        <w:w w:val="100"/>
        <w:sz w:val="22"/>
        <w:szCs w:val="22"/>
      </w:rPr>
    </w:lvl>
    <w:lvl w:ilvl="1" w:tplc="85DE0EA2">
      <w:start w:val="1"/>
      <w:numFmt w:val="bullet"/>
      <w:lvlText w:val="•"/>
      <w:lvlJc w:val="left"/>
      <w:pPr>
        <w:ind w:left="1004" w:hanging="257"/>
      </w:pPr>
      <w:rPr>
        <w:rFonts w:hint="default"/>
      </w:rPr>
    </w:lvl>
    <w:lvl w:ilvl="2" w:tplc="C494DB08">
      <w:start w:val="1"/>
      <w:numFmt w:val="bullet"/>
      <w:lvlText w:val="•"/>
      <w:lvlJc w:val="left"/>
      <w:pPr>
        <w:ind w:left="1869" w:hanging="257"/>
      </w:pPr>
      <w:rPr>
        <w:rFonts w:hint="default"/>
      </w:rPr>
    </w:lvl>
    <w:lvl w:ilvl="3" w:tplc="5E020D72">
      <w:start w:val="1"/>
      <w:numFmt w:val="bullet"/>
      <w:lvlText w:val="•"/>
      <w:lvlJc w:val="left"/>
      <w:pPr>
        <w:ind w:left="2733" w:hanging="257"/>
      </w:pPr>
      <w:rPr>
        <w:rFonts w:hint="default"/>
      </w:rPr>
    </w:lvl>
    <w:lvl w:ilvl="4" w:tplc="1810A6B8">
      <w:start w:val="1"/>
      <w:numFmt w:val="bullet"/>
      <w:lvlText w:val="•"/>
      <w:lvlJc w:val="left"/>
      <w:pPr>
        <w:ind w:left="3598" w:hanging="257"/>
      </w:pPr>
      <w:rPr>
        <w:rFonts w:hint="default"/>
      </w:rPr>
    </w:lvl>
    <w:lvl w:ilvl="5" w:tplc="5EA8D01C">
      <w:start w:val="1"/>
      <w:numFmt w:val="bullet"/>
      <w:lvlText w:val="•"/>
      <w:lvlJc w:val="left"/>
      <w:pPr>
        <w:ind w:left="4463" w:hanging="257"/>
      </w:pPr>
      <w:rPr>
        <w:rFonts w:hint="default"/>
      </w:rPr>
    </w:lvl>
    <w:lvl w:ilvl="6" w:tplc="69D217C0">
      <w:start w:val="1"/>
      <w:numFmt w:val="bullet"/>
      <w:lvlText w:val="•"/>
      <w:lvlJc w:val="left"/>
      <w:pPr>
        <w:ind w:left="5327" w:hanging="257"/>
      </w:pPr>
      <w:rPr>
        <w:rFonts w:hint="default"/>
      </w:rPr>
    </w:lvl>
    <w:lvl w:ilvl="7" w:tplc="83A86538">
      <w:start w:val="1"/>
      <w:numFmt w:val="bullet"/>
      <w:lvlText w:val="•"/>
      <w:lvlJc w:val="left"/>
      <w:pPr>
        <w:ind w:left="6192" w:hanging="257"/>
      </w:pPr>
      <w:rPr>
        <w:rFonts w:hint="default"/>
      </w:rPr>
    </w:lvl>
    <w:lvl w:ilvl="8" w:tplc="717AB4CE">
      <w:start w:val="1"/>
      <w:numFmt w:val="bullet"/>
      <w:lvlText w:val="•"/>
      <w:lvlJc w:val="left"/>
      <w:pPr>
        <w:ind w:left="7057" w:hanging="257"/>
      </w:pPr>
      <w:rPr>
        <w:rFonts w:hint="default"/>
      </w:rPr>
    </w:lvl>
  </w:abstractNum>
  <w:abstractNum w:abstractNumId="1">
    <w:nsid w:val="690669C7"/>
    <w:multiLevelType w:val="hybridMultilevel"/>
    <w:tmpl w:val="FFFFFFFF"/>
    <w:lvl w:ilvl="0" w:tplc="844A91A0">
      <w:start w:val="1"/>
      <w:numFmt w:val="bullet"/>
      <w:lvlText w:val="•"/>
      <w:lvlJc w:val="left"/>
      <w:pPr>
        <w:ind w:left="140" w:hanging="166"/>
      </w:pPr>
      <w:rPr>
        <w:rFonts w:ascii="微软雅黑" w:eastAsia="微软雅黑" w:hAnsi="微软雅黑" w:hint="default"/>
        <w:w w:val="100"/>
        <w:sz w:val="22"/>
      </w:rPr>
    </w:lvl>
    <w:lvl w:ilvl="1" w:tplc="23BC43D4">
      <w:start w:val="1"/>
      <w:numFmt w:val="bullet"/>
      <w:lvlText w:val="•"/>
      <w:lvlJc w:val="left"/>
      <w:pPr>
        <w:ind w:left="984" w:hanging="166"/>
      </w:pPr>
      <w:rPr>
        <w:rFonts w:hint="default"/>
      </w:rPr>
    </w:lvl>
    <w:lvl w:ilvl="2" w:tplc="72C44BDA">
      <w:start w:val="1"/>
      <w:numFmt w:val="bullet"/>
      <w:lvlText w:val="•"/>
      <w:lvlJc w:val="left"/>
      <w:pPr>
        <w:ind w:left="1829" w:hanging="166"/>
      </w:pPr>
      <w:rPr>
        <w:rFonts w:hint="default"/>
      </w:rPr>
    </w:lvl>
    <w:lvl w:ilvl="3" w:tplc="4CE69AC4">
      <w:start w:val="1"/>
      <w:numFmt w:val="bullet"/>
      <w:lvlText w:val="•"/>
      <w:lvlJc w:val="left"/>
      <w:pPr>
        <w:ind w:left="2673" w:hanging="166"/>
      </w:pPr>
      <w:rPr>
        <w:rFonts w:hint="default"/>
      </w:rPr>
    </w:lvl>
    <w:lvl w:ilvl="4" w:tplc="F6FE0968">
      <w:start w:val="1"/>
      <w:numFmt w:val="bullet"/>
      <w:lvlText w:val="•"/>
      <w:lvlJc w:val="left"/>
      <w:pPr>
        <w:ind w:left="3518" w:hanging="166"/>
      </w:pPr>
      <w:rPr>
        <w:rFonts w:hint="default"/>
      </w:rPr>
    </w:lvl>
    <w:lvl w:ilvl="5" w:tplc="41ACF530">
      <w:start w:val="1"/>
      <w:numFmt w:val="bullet"/>
      <w:lvlText w:val="•"/>
      <w:lvlJc w:val="left"/>
      <w:pPr>
        <w:ind w:left="4363" w:hanging="166"/>
      </w:pPr>
      <w:rPr>
        <w:rFonts w:hint="default"/>
      </w:rPr>
    </w:lvl>
    <w:lvl w:ilvl="6" w:tplc="D8A6E838">
      <w:start w:val="1"/>
      <w:numFmt w:val="bullet"/>
      <w:lvlText w:val="•"/>
      <w:lvlJc w:val="left"/>
      <w:pPr>
        <w:ind w:left="5207" w:hanging="166"/>
      </w:pPr>
      <w:rPr>
        <w:rFonts w:hint="default"/>
      </w:rPr>
    </w:lvl>
    <w:lvl w:ilvl="7" w:tplc="33C2087C">
      <w:start w:val="1"/>
      <w:numFmt w:val="bullet"/>
      <w:lvlText w:val="•"/>
      <w:lvlJc w:val="left"/>
      <w:pPr>
        <w:ind w:left="6052" w:hanging="166"/>
      </w:pPr>
      <w:rPr>
        <w:rFonts w:hint="default"/>
      </w:rPr>
    </w:lvl>
    <w:lvl w:ilvl="8" w:tplc="E6D4ECDE">
      <w:start w:val="1"/>
      <w:numFmt w:val="bullet"/>
      <w:lvlText w:val="•"/>
      <w:lvlJc w:val="left"/>
      <w:pPr>
        <w:ind w:left="6897" w:hanging="166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7834"/>
    <w:rsid w:val="000102FB"/>
    <w:rsid w:val="000D01AA"/>
    <w:rsid w:val="000E7329"/>
    <w:rsid w:val="00136F42"/>
    <w:rsid w:val="00154DFB"/>
    <w:rsid w:val="00175ED5"/>
    <w:rsid w:val="001E5AA9"/>
    <w:rsid w:val="00282E2D"/>
    <w:rsid w:val="003F4DAC"/>
    <w:rsid w:val="003F7834"/>
    <w:rsid w:val="00413025"/>
    <w:rsid w:val="00426693"/>
    <w:rsid w:val="00462D7B"/>
    <w:rsid w:val="00482366"/>
    <w:rsid w:val="0051247E"/>
    <w:rsid w:val="005B0244"/>
    <w:rsid w:val="0066053F"/>
    <w:rsid w:val="006C3F64"/>
    <w:rsid w:val="00C93826"/>
    <w:rsid w:val="00D40682"/>
    <w:rsid w:val="00D55F14"/>
    <w:rsid w:val="00F21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834"/>
    <w:pPr>
      <w:widowControl w:val="0"/>
    </w:pPr>
    <w:rPr>
      <w:kern w:val="0"/>
      <w:sz w:val="22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3F7834"/>
    <w:pPr>
      <w:ind w:left="140"/>
    </w:pPr>
    <w:rPr>
      <w:rFonts w:ascii="Tahoma" w:hAnsi="Tahoma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kern w:val="0"/>
      <w:sz w:val="22"/>
      <w:lang w:eastAsia="en-US"/>
    </w:rPr>
  </w:style>
  <w:style w:type="paragraph" w:styleId="ListParagraph">
    <w:name w:val="List Paragraph"/>
    <w:basedOn w:val="Normal"/>
    <w:uiPriority w:val="99"/>
    <w:qFormat/>
    <w:rsid w:val="003F7834"/>
  </w:style>
  <w:style w:type="paragraph" w:customStyle="1" w:styleId="TableParagraph">
    <w:name w:val="Table Paragraph"/>
    <w:basedOn w:val="Normal"/>
    <w:uiPriority w:val="99"/>
    <w:rsid w:val="003F7834"/>
  </w:style>
  <w:style w:type="paragraph" w:styleId="Header">
    <w:name w:val="header"/>
    <w:basedOn w:val="Normal"/>
    <w:link w:val="HeaderChar"/>
    <w:uiPriority w:val="99"/>
    <w:rsid w:val="00D406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kern w:val="0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rsid w:val="00D4068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kern w:val="0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53</Pages>
  <Words>18310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lenovo</cp:lastModifiedBy>
  <cp:revision>15</cp:revision>
  <dcterms:created xsi:type="dcterms:W3CDTF">2017-03-07T10:37:00Z</dcterms:created>
  <dcterms:modified xsi:type="dcterms:W3CDTF">2017-03-07T03:09:00Z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Microsoft? Office Word 2007</vt:lpwstr>
  </property>
</Properties>
</file>